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96D" w:rsidRDefault="00E0396D" w:rsidP="00AE3788">
      <w:pPr>
        <w:pStyle w:val="BodyText3"/>
        <w:jc w:val="center"/>
        <w:rPr>
          <w:rFonts w:ascii="Algerian" w:eastAsia="Gungsuh" w:hAnsi="Algerian"/>
          <w:b/>
          <w:bCs/>
          <w:color w:val="0070C0"/>
          <w:sz w:val="80"/>
          <w:szCs w:val="8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11.8pt;margin-top:-1.55pt;width:2in;height:177.95pt;z-index:251650560;visibility:visible;mso-wrap-style:none" filled="f" stroked="f">
            <v:fill o:detectmouseclick="t"/>
            <v:textbox>
              <w:txbxContent>
                <w:p w:rsidR="00E0396D" w:rsidRPr="00477AD9" w:rsidRDefault="00E0396D" w:rsidP="003A071D">
                  <w:pPr>
                    <w:pStyle w:val="BodyText3"/>
                    <w:jc w:val="center"/>
                    <w:rPr>
                      <w:rFonts w:ascii="Elephant" w:eastAsia="Gungsuh" w:hAnsi="Elephant" w:cs="Elephant"/>
                      <w:b/>
                      <w:bCs/>
                      <w:i/>
                      <w:iCs/>
                      <w:color w:val="0070C0"/>
                      <w:sz w:val="72"/>
                      <w:szCs w:val="72"/>
                    </w:rPr>
                  </w:pPr>
                  <w:r w:rsidRPr="00477AD9">
                    <w:rPr>
                      <w:rFonts w:ascii="Elephant" w:eastAsia="Gungsuh" w:hAnsi="Elephant" w:cs="Elephant"/>
                      <w:b/>
                      <w:bCs/>
                      <w:i/>
                      <w:iCs/>
                      <w:color w:val="0070C0"/>
                      <w:sz w:val="72"/>
                      <w:szCs w:val="72"/>
                    </w:rPr>
                    <w:t>KEMAL-SABRİYE OCAKÇI</w:t>
                  </w:r>
                </w:p>
                <w:p w:rsidR="00E0396D" w:rsidRPr="00477AD9" w:rsidRDefault="00E0396D" w:rsidP="003A071D">
                  <w:pPr>
                    <w:pStyle w:val="BodyText3"/>
                    <w:jc w:val="center"/>
                    <w:rPr>
                      <w:rFonts w:ascii="Elephant" w:eastAsia="Gungsuh" w:hAnsi="Elephant" w:cs="Elephant"/>
                      <w:b/>
                      <w:bCs/>
                      <w:i/>
                      <w:iCs/>
                      <w:color w:val="0070C0"/>
                      <w:sz w:val="72"/>
                      <w:szCs w:val="72"/>
                    </w:rPr>
                  </w:pPr>
                  <w:r w:rsidRPr="00477AD9">
                    <w:rPr>
                      <w:rFonts w:ascii="Elephant" w:eastAsia="Gungsuh" w:hAnsi="Elephant" w:cs="Elephant"/>
                      <w:b/>
                      <w:bCs/>
                      <w:i/>
                      <w:iCs/>
                      <w:color w:val="0070C0"/>
                      <w:sz w:val="72"/>
                      <w:szCs w:val="72"/>
                    </w:rPr>
                    <w:t>İLKOKULU</w:t>
                  </w: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E0396D" w:rsidRPr="00B60257" w:rsidRDefault="00E0396D" w:rsidP="00AE3788">
      <w:pPr>
        <w:pStyle w:val="BodyText3"/>
        <w:jc w:val="center"/>
        <w:rPr>
          <w:rFonts w:ascii="Algerian" w:eastAsia="Gungsuh" w:hAnsi="Algerian"/>
          <w:b/>
          <w:bCs/>
          <w:color w:val="0070C0"/>
          <w:sz w:val="80"/>
          <w:szCs w:val="80"/>
        </w:rPr>
      </w:pPr>
    </w:p>
    <w:p w:rsidR="00E0396D" w:rsidRDefault="00E0396D" w:rsidP="00B60257">
      <w:pPr>
        <w:jc w:val="center"/>
        <w:rPr>
          <w:rFonts w:ascii="Algerian" w:eastAsia="Gungsuh" w:hAnsi="Algerian"/>
          <w:b/>
          <w:bCs/>
          <w:i/>
          <w:iCs/>
          <w:color w:val="D60093"/>
          <w:sz w:val="72"/>
          <w:szCs w:val="72"/>
        </w:rPr>
      </w:pPr>
    </w:p>
    <w:p w:rsidR="00E0396D" w:rsidRDefault="00E0396D" w:rsidP="00B60257">
      <w:pPr>
        <w:jc w:val="center"/>
        <w:rPr>
          <w:rFonts w:ascii="Elephant" w:eastAsia="Gungsuh" w:hAnsi="Elephant"/>
          <w:b/>
          <w:bCs/>
          <w:i/>
          <w:iCs/>
          <w:color w:val="D60093"/>
          <w:sz w:val="56"/>
          <w:szCs w:val="56"/>
        </w:rPr>
      </w:pPr>
    </w:p>
    <w:p w:rsidR="00E0396D" w:rsidRPr="00477AD9" w:rsidRDefault="00E0396D" w:rsidP="00B60257">
      <w:pPr>
        <w:jc w:val="center"/>
        <w:rPr>
          <w:rFonts w:ascii="Elephant" w:eastAsia="Gungsuh" w:hAnsi="Elephant" w:cs="Elephant"/>
          <w:b/>
          <w:bCs/>
          <w:i/>
          <w:iCs/>
          <w:color w:val="D60093"/>
          <w:sz w:val="56"/>
          <w:szCs w:val="56"/>
        </w:rPr>
      </w:pPr>
      <w:r w:rsidRPr="00477AD9">
        <w:rPr>
          <w:rFonts w:ascii="Elephant" w:eastAsia="Gungsuh" w:hAnsi="Elephant" w:cs="Elephant"/>
          <w:b/>
          <w:bCs/>
          <w:i/>
          <w:iCs/>
          <w:color w:val="D60093"/>
          <w:sz w:val="56"/>
          <w:szCs w:val="56"/>
        </w:rPr>
        <w:t>2015–2016</w:t>
      </w:r>
    </w:p>
    <w:p w:rsidR="00E0396D" w:rsidRPr="00477AD9" w:rsidRDefault="00E0396D" w:rsidP="00B60257">
      <w:pPr>
        <w:pStyle w:val="BodyText3"/>
        <w:jc w:val="center"/>
        <w:rPr>
          <w:rFonts w:ascii="Elephant" w:eastAsia="Gungsuh" w:hAnsi="Elephant" w:cs="Elephant"/>
          <w:b/>
          <w:bCs/>
          <w:i/>
          <w:iCs/>
          <w:color w:val="D60093"/>
          <w:sz w:val="56"/>
          <w:szCs w:val="56"/>
        </w:rPr>
      </w:pPr>
      <w:r w:rsidRPr="00477AD9">
        <w:rPr>
          <w:rFonts w:ascii="Elephant" w:eastAsia="Gungsuh" w:hAnsi="Elephant" w:cs="Elephant"/>
          <w:b/>
          <w:bCs/>
          <w:i/>
          <w:iCs/>
          <w:color w:val="D60093"/>
          <w:sz w:val="56"/>
          <w:szCs w:val="56"/>
        </w:rPr>
        <w:t xml:space="preserve">EĞİTİM-ÖĞRETİM YILI </w:t>
      </w:r>
    </w:p>
    <w:p w:rsidR="00E0396D" w:rsidRDefault="00E0396D" w:rsidP="00AE3788">
      <w:pPr>
        <w:rPr>
          <w:rFonts w:ascii="Elephant" w:eastAsia="Gungsuh" w:hAnsi="Elephant"/>
          <w:b/>
          <w:bCs/>
          <w:color w:val="0070C0"/>
          <w:sz w:val="72"/>
          <w:szCs w:val="72"/>
        </w:rPr>
      </w:pPr>
    </w:p>
    <w:p w:rsidR="00E0396D" w:rsidRDefault="00E0396D" w:rsidP="00AE3788">
      <w:pPr>
        <w:rPr>
          <w:rFonts w:ascii="Elephant" w:eastAsia="Gungsuh" w:hAnsi="Elephant"/>
          <w:b/>
          <w:bCs/>
          <w:color w:val="0070C0"/>
          <w:sz w:val="72"/>
          <w:szCs w:val="72"/>
        </w:rPr>
      </w:pPr>
    </w:p>
    <w:p w:rsidR="00E0396D" w:rsidRPr="00477AD9" w:rsidRDefault="00E0396D" w:rsidP="00AE3788">
      <w:pPr>
        <w:rPr>
          <w:rFonts w:ascii="Elephant" w:eastAsia="Gungsuh" w:hAnsi="Elephant"/>
          <w:b/>
          <w:bCs/>
          <w:color w:val="0070C0"/>
          <w:sz w:val="72"/>
          <w:szCs w:val="72"/>
        </w:rPr>
      </w:pPr>
    </w:p>
    <w:p w:rsidR="00E0396D" w:rsidRPr="00477AD9" w:rsidRDefault="00E0396D" w:rsidP="00AE3788">
      <w:pPr>
        <w:jc w:val="center"/>
        <w:rPr>
          <w:rFonts w:ascii="Algerian" w:eastAsia="Gungsuh" w:hAnsi="Algerian"/>
          <w:b/>
          <w:bCs/>
          <w:i/>
          <w:iCs/>
          <w:color w:val="0070C0"/>
          <w:sz w:val="64"/>
          <w:szCs w:val="64"/>
        </w:rPr>
      </w:pPr>
      <w:r w:rsidRPr="00477AD9">
        <w:rPr>
          <w:rFonts w:ascii="Elephant" w:eastAsia="Gungsuh" w:hAnsi="Elephant" w:cs="Elephant"/>
          <w:b/>
          <w:bCs/>
          <w:i/>
          <w:iCs/>
          <w:color w:val="0070C0"/>
          <w:sz w:val="64"/>
          <w:szCs w:val="64"/>
        </w:rPr>
        <w:t>4-A/B/C/D SINIFLARI</w:t>
      </w:r>
    </w:p>
    <w:p w:rsidR="00E0396D" w:rsidRPr="00477AD9" w:rsidRDefault="00E0396D" w:rsidP="00AE3788">
      <w:pPr>
        <w:jc w:val="center"/>
        <w:rPr>
          <w:rFonts w:ascii="Algerian" w:eastAsia="Gungsuh" w:hAnsi="Algerian"/>
          <w:b/>
          <w:bCs/>
          <w:i/>
          <w:iCs/>
          <w:color w:val="0070C0"/>
          <w:sz w:val="64"/>
          <w:szCs w:val="64"/>
        </w:rPr>
      </w:pPr>
    </w:p>
    <w:p w:rsidR="00E0396D" w:rsidRPr="00477AD9" w:rsidRDefault="00E0396D" w:rsidP="00AE3788">
      <w:pPr>
        <w:jc w:val="center"/>
        <w:rPr>
          <w:rFonts w:ascii="Elephant" w:eastAsia="Gungsuh" w:hAnsi="Elephant" w:cs="Elephant"/>
          <w:b/>
          <w:bCs/>
          <w:i/>
          <w:iCs/>
          <w:color w:val="FF0066"/>
          <w:sz w:val="64"/>
          <w:szCs w:val="64"/>
        </w:rPr>
      </w:pPr>
      <w:r w:rsidRPr="00477AD9">
        <w:rPr>
          <w:rFonts w:ascii="Elephant" w:eastAsia="Gungsuh" w:hAnsi="Elephant" w:cs="Elephant"/>
          <w:b/>
          <w:bCs/>
          <w:i/>
          <w:iCs/>
          <w:color w:val="FF0066"/>
          <w:sz w:val="64"/>
          <w:szCs w:val="64"/>
        </w:rPr>
        <w:t>SENE BAŞI</w:t>
      </w:r>
    </w:p>
    <w:p w:rsidR="00E0396D" w:rsidRPr="00477AD9" w:rsidRDefault="00E0396D" w:rsidP="00AE3788">
      <w:pPr>
        <w:jc w:val="center"/>
        <w:rPr>
          <w:rFonts w:ascii="Elephant" w:eastAsia="Gungsuh" w:hAnsi="Elephant" w:cs="Elephant"/>
          <w:b/>
          <w:bCs/>
          <w:i/>
          <w:iCs/>
          <w:color w:val="FF0066"/>
          <w:sz w:val="64"/>
          <w:szCs w:val="64"/>
        </w:rPr>
      </w:pPr>
      <w:r w:rsidRPr="00477AD9">
        <w:rPr>
          <w:rFonts w:ascii="Elephant" w:eastAsia="Gungsuh" w:hAnsi="Elephant" w:cs="Elephant"/>
          <w:b/>
          <w:bCs/>
          <w:i/>
          <w:iCs/>
          <w:color w:val="FF0066"/>
          <w:sz w:val="64"/>
          <w:szCs w:val="64"/>
        </w:rPr>
        <w:t xml:space="preserve"> ZÜMRE ÖĞRETMENLER KURULU TOPLANTI </w:t>
      </w:r>
    </w:p>
    <w:p w:rsidR="00E0396D" w:rsidRPr="00477AD9" w:rsidRDefault="00E0396D" w:rsidP="00AE3788">
      <w:pPr>
        <w:jc w:val="center"/>
        <w:rPr>
          <w:rFonts w:ascii="Elephant" w:eastAsia="Gungsuh" w:hAnsi="Elephant" w:cs="Elephant"/>
          <w:b/>
          <w:bCs/>
          <w:i/>
          <w:iCs/>
          <w:color w:val="FF0066"/>
          <w:sz w:val="64"/>
          <w:szCs w:val="64"/>
        </w:rPr>
      </w:pPr>
      <w:r w:rsidRPr="00477AD9">
        <w:rPr>
          <w:rFonts w:ascii="Elephant" w:eastAsia="Gungsuh" w:hAnsi="Elephant" w:cs="Elephant"/>
          <w:b/>
          <w:bCs/>
          <w:i/>
          <w:iCs/>
          <w:color w:val="FF0066"/>
          <w:sz w:val="64"/>
          <w:szCs w:val="64"/>
        </w:rPr>
        <w:t>TUTANAĞI</w:t>
      </w:r>
    </w:p>
    <w:p w:rsidR="00E0396D" w:rsidRDefault="00E0396D" w:rsidP="00AE3788">
      <w:pPr>
        <w:jc w:val="center"/>
        <w:rPr>
          <w:rFonts w:ascii="Gungsuh" w:eastAsia="Gungsuh" w:hAnsi="Gungsuh"/>
          <w:b/>
          <w:bCs/>
        </w:rPr>
      </w:pPr>
    </w:p>
    <w:p w:rsidR="00E0396D" w:rsidRDefault="00E0396D" w:rsidP="00477AD9">
      <w:pPr>
        <w:rPr>
          <w:b/>
          <w:bCs/>
          <w:sz w:val="28"/>
          <w:szCs w:val="28"/>
        </w:rPr>
      </w:pPr>
      <w:r>
        <w:rPr>
          <w:rFonts w:ascii="Gungsuh" w:eastAsia="Gungsuh" w:hAnsi="Gungsuh" w:cs="Gungsuh"/>
          <w:b/>
          <w:bCs/>
          <w:sz w:val="72"/>
          <w:szCs w:val="72"/>
        </w:rPr>
        <w:t xml:space="preserve">   </w:t>
      </w:r>
    </w:p>
    <w:p w:rsidR="00E0396D" w:rsidRDefault="00E0396D" w:rsidP="00C85E49">
      <w:pPr>
        <w:pStyle w:val="BodyText3"/>
        <w:jc w:val="center"/>
        <w:rPr>
          <w:rFonts w:ascii="Algerian" w:eastAsia="Gungsuh" w:hAnsi="Algerian"/>
          <w:b/>
          <w:bCs/>
          <w:i/>
          <w:iCs/>
          <w:color w:val="0070C0"/>
          <w:sz w:val="80"/>
          <w:szCs w:val="80"/>
        </w:rPr>
      </w:pPr>
      <w:r>
        <w:rPr>
          <w:noProof/>
        </w:rPr>
        <w:pict>
          <v:shape id="Metin Kutusu 2" o:spid="_x0000_s1027" type="#_x0000_t202" style="position:absolute;left:0;text-align:left;margin-left:7.25pt;margin-top:1.85pt;width:2in;height:203.1pt;z-index:251651584;visibility:visible;mso-wrap-style:none" filled="f" stroked="f">
            <v:textbox>
              <w:txbxContent>
                <w:p w:rsidR="00E0396D" w:rsidRPr="00B60257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KEMAL-SABR</w:t>
                  </w:r>
                  <w:r w:rsidRPr="00B60257">
                    <w:rPr>
                      <w:rFonts w:eastAsia="Gungsuh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YE OCAKÇI</w:t>
                  </w:r>
                </w:p>
                <w:p w:rsidR="00E0396D" w:rsidRPr="00B60257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eastAsia="Gungsuh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LKOKULU</w:t>
                  </w: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E0396D" w:rsidRPr="00B60257" w:rsidRDefault="00E0396D" w:rsidP="00C85E49">
      <w:pPr>
        <w:pStyle w:val="BodyText3"/>
        <w:jc w:val="center"/>
        <w:rPr>
          <w:rFonts w:ascii="Algerian" w:eastAsia="Gungsuh" w:hAnsi="Algerian"/>
          <w:b/>
          <w:bCs/>
          <w:color w:val="0070C0"/>
          <w:sz w:val="80"/>
          <w:szCs w:val="80"/>
        </w:rPr>
      </w:pPr>
    </w:p>
    <w:p w:rsidR="00E0396D" w:rsidRDefault="00E0396D" w:rsidP="00C85E49">
      <w:pPr>
        <w:jc w:val="center"/>
        <w:rPr>
          <w:rFonts w:ascii="Algerian" w:eastAsia="Gungsuh" w:hAnsi="Algerian"/>
          <w:b/>
          <w:bCs/>
          <w:i/>
          <w:iCs/>
          <w:color w:val="D60093"/>
          <w:sz w:val="72"/>
          <w:szCs w:val="72"/>
        </w:rPr>
      </w:pPr>
    </w:p>
    <w:p w:rsidR="00E0396D" w:rsidRDefault="00E0396D" w:rsidP="00C85E49">
      <w:pPr>
        <w:jc w:val="center"/>
        <w:rPr>
          <w:rFonts w:ascii="Algerian" w:eastAsia="Gungsuh" w:hAnsi="Algerian"/>
          <w:b/>
          <w:bCs/>
          <w:i/>
          <w:iCs/>
          <w:color w:val="D60093"/>
          <w:sz w:val="72"/>
          <w:szCs w:val="72"/>
        </w:rPr>
      </w:pPr>
      <w:r>
        <w:rPr>
          <w:noProof/>
        </w:rPr>
        <w:pict>
          <v:shape id="Metin Kutusu 15" o:spid="_x0000_s1028" type="#_x0000_t202" style="position:absolute;left:0;text-align:left;margin-left:37.25pt;margin-top:21.85pt;width:2in;height:146.7pt;z-index:251664896;visibility:visible;mso-wrap-style:none" filled="f" stroked="f">
            <v:textbox>
              <w:txbxContent>
                <w:p w:rsidR="00E0396D" w:rsidRPr="00311752" w:rsidRDefault="00E0396D" w:rsidP="00EB5C62">
                  <w:pPr>
                    <w:tabs>
                      <w:tab w:val="left" w:pos="3940"/>
                    </w:tabs>
                    <w:jc w:val="center"/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  <w:r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  <w:t>2015-2016</w:t>
                  </w:r>
                  <w:r w:rsidRPr="00311752"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  <w:t xml:space="preserve"> </w:t>
                  </w:r>
                </w:p>
                <w:p w:rsidR="00E0396D" w:rsidRPr="00311752" w:rsidRDefault="00E0396D" w:rsidP="00EB5C62">
                  <w:pPr>
                    <w:tabs>
                      <w:tab w:val="left" w:pos="3940"/>
                    </w:tabs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  <w:r w:rsidRPr="00311752"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  <w:t>EĞİTİM-ÖĞRETİM YILI</w:t>
                  </w:r>
                </w:p>
              </w:txbxContent>
            </v:textbox>
          </v:shape>
        </w:pict>
      </w:r>
    </w:p>
    <w:p w:rsidR="00E0396D" w:rsidRDefault="00E0396D" w:rsidP="00AE3788">
      <w:pPr>
        <w:pStyle w:val="Title"/>
        <w:jc w:val="left"/>
        <w:rPr>
          <w:b w:val="0"/>
          <w:bCs w:val="0"/>
          <w:sz w:val="28"/>
          <w:szCs w:val="28"/>
        </w:rPr>
      </w:pPr>
    </w:p>
    <w:p w:rsidR="00E0396D" w:rsidRDefault="00E0396D" w:rsidP="00AE3788">
      <w:pPr>
        <w:pStyle w:val="Title"/>
        <w:jc w:val="left"/>
        <w:rPr>
          <w:b w:val="0"/>
          <w:bCs w:val="0"/>
          <w:sz w:val="28"/>
          <w:szCs w:val="28"/>
        </w:rPr>
      </w:pPr>
    </w:p>
    <w:p w:rsidR="00E0396D" w:rsidRDefault="00E0396D" w:rsidP="00AE3788">
      <w:pPr>
        <w:pStyle w:val="Title"/>
        <w:jc w:val="left"/>
        <w:rPr>
          <w:b w:val="0"/>
          <w:bCs w:val="0"/>
          <w:sz w:val="28"/>
          <w:szCs w:val="28"/>
        </w:rPr>
      </w:pPr>
    </w:p>
    <w:p w:rsidR="00E0396D" w:rsidRDefault="00E0396D" w:rsidP="00AE3788">
      <w:pPr>
        <w:pStyle w:val="Title"/>
        <w:jc w:val="left"/>
        <w:rPr>
          <w:b w:val="0"/>
          <w:bCs w:val="0"/>
          <w:sz w:val="28"/>
          <w:szCs w:val="28"/>
        </w:rPr>
      </w:pPr>
    </w:p>
    <w:p w:rsidR="00E0396D" w:rsidRDefault="00E0396D" w:rsidP="00AE3788">
      <w:pPr>
        <w:pStyle w:val="Title"/>
        <w:jc w:val="left"/>
        <w:rPr>
          <w:b w:val="0"/>
          <w:bCs w:val="0"/>
          <w:sz w:val="28"/>
          <w:szCs w:val="28"/>
        </w:rPr>
      </w:pPr>
    </w:p>
    <w:p w:rsidR="00E0396D" w:rsidRPr="00C85E49" w:rsidRDefault="00E0396D" w:rsidP="00C85E49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</w:p>
    <w:p w:rsidR="00E0396D" w:rsidRDefault="00E0396D" w:rsidP="00C85E49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</w:p>
    <w:p w:rsidR="00E0396D" w:rsidRDefault="00E0396D" w:rsidP="00C85E49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>
        <w:rPr>
          <w:rFonts w:ascii="Algerian" w:hAnsi="Algerian" w:cs="Algerian"/>
          <w:i/>
          <w:iCs/>
          <w:color w:val="0070C0"/>
          <w:sz w:val="72"/>
          <w:szCs w:val="72"/>
        </w:rPr>
        <w:t>4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. SINIF</w:t>
      </w:r>
      <w:r>
        <w:rPr>
          <w:rFonts w:ascii="Algerian" w:hAnsi="Algerian" w:cs="Algerian"/>
          <w:i/>
          <w:iCs/>
          <w:color w:val="0070C0"/>
          <w:sz w:val="72"/>
          <w:szCs w:val="72"/>
        </w:rPr>
        <w:t>LAR</w:t>
      </w:r>
    </w:p>
    <w:p w:rsidR="00E0396D" w:rsidRPr="00C85E49" w:rsidRDefault="00E0396D" w:rsidP="00C85E49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</w:p>
    <w:p w:rsidR="00E0396D" w:rsidRPr="00C85E49" w:rsidRDefault="00E0396D" w:rsidP="00C85E49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>
        <w:rPr>
          <w:rFonts w:ascii="Algerian" w:hAnsi="Algerian" w:cs="Algerian"/>
          <w:i/>
          <w:iCs/>
          <w:color w:val="0070C0"/>
          <w:sz w:val="72"/>
          <w:szCs w:val="72"/>
        </w:rPr>
        <w:t>SOSYAL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 xml:space="preserve"> B</w:t>
      </w:r>
      <w:r w:rsidRPr="00C85E49">
        <w:rPr>
          <w:i/>
          <w:iCs/>
          <w:color w:val="0070C0"/>
          <w:sz w:val="72"/>
          <w:szCs w:val="72"/>
        </w:rPr>
        <w:t>İ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LG</w:t>
      </w:r>
      <w:r w:rsidRPr="00C85E49">
        <w:rPr>
          <w:i/>
          <w:iCs/>
          <w:color w:val="0070C0"/>
          <w:sz w:val="72"/>
          <w:szCs w:val="72"/>
        </w:rPr>
        <w:t>İ</w:t>
      </w:r>
      <w:r>
        <w:rPr>
          <w:rFonts w:ascii="Algerian" w:hAnsi="Algerian" w:cs="Algerian"/>
          <w:i/>
          <w:iCs/>
          <w:color w:val="0070C0"/>
          <w:sz w:val="72"/>
          <w:szCs w:val="72"/>
        </w:rPr>
        <w:t>LER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 xml:space="preserve"> DERS</w:t>
      </w:r>
      <w:r w:rsidRPr="00C85E49">
        <w:rPr>
          <w:i/>
          <w:iCs/>
          <w:color w:val="0070C0"/>
          <w:sz w:val="72"/>
          <w:szCs w:val="72"/>
        </w:rPr>
        <w:t>İ</w:t>
      </w:r>
    </w:p>
    <w:p w:rsidR="00E0396D" w:rsidRDefault="00E0396D" w:rsidP="00C85E49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ÜN</w:t>
      </w:r>
      <w:r w:rsidRPr="00C85E49">
        <w:rPr>
          <w:i/>
          <w:iCs/>
          <w:color w:val="0070C0"/>
          <w:sz w:val="72"/>
          <w:szCs w:val="72"/>
        </w:rPr>
        <w:t>İ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TELEND</w:t>
      </w:r>
      <w:r w:rsidRPr="00C85E49">
        <w:rPr>
          <w:i/>
          <w:iCs/>
          <w:color w:val="0070C0"/>
          <w:sz w:val="72"/>
          <w:szCs w:val="72"/>
        </w:rPr>
        <w:t>İ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R</w:t>
      </w:r>
      <w:r w:rsidRPr="00C85E49">
        <w:rPr>
          <w:i/>
          <w:iCs/>
          <w:color w:val="0070C0"/>
          <w:sz w:val="72"/>
          <w:szCs w:val="72"/>
        </w:rPr>
        <w:t>İ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LM</w:t>
      </w:r>
      <w:r w:rsidRPr="00C85E49">
        <w:rPr>
          <w:i/>
          <w:iCs/>
          <w:color w:val="0070C0"/>
          <w:sz w:val="72"/>
          <w:szCs w:val="72"/>
        </w:rPr>
        <w:t>İŞ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 xml:space="preserve"> YILLIK PLANI</w:t>
      </w:r>
    </w:p>
    <w:p w:rsidR="00E0396D" w:rsidRPr="00C85E49" w:rsidRDefault="00E0396D" w:rsidP="00C85E49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</w:p>
    <w:p w:rsidR="00E0396D" w:rsidRPr="00C85E49" w:rsidRDefault="00E0396D" w:rsidP="00C85E49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>
        <w:rPr>
          <w:noProof/>
        </w:rPr>
        <w:pict>
          <v:shape id="Metin Kutusu 3" o:spid="_x0000_s1029" type="#_x0000_t202" style="position:absolute;left:0;text-align:left;margin-left:14.9pt;margin-top:1.6pt;width:2in;height:177.95pt;z-index:251652608;visibility:visible;mso-wrap-style:none" filled="f" stroked="f">
            <v:textbox>
              <w:txbxContent>
                <w:p w:rsidR="00E0396D" w:rsidRPr="00B60257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KEMAL-SABR</w:t>
                  </w:r>
                  <w:r w:rsidRPr="00B60257">
                    <w:rPr>
                      <w:rFonts w:eastAsia="Gungsuh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YE OCAKÇI</w:t>
                  </w:r>
                </w:p>
                <w:p w:rsidR="00E0396D" w:rsidRPr="00B60257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eastAsia="Gungsuh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LKOKULU</w:t>
                  </w: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E0396D" w:rsidRDefault="00E0396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>
      <w:r>
        <w:rPr>
          <w:noProof/>
        </w:rPr>
        <w:pict>
          <v:shape id="Metin Kutusu 14" o:spid="_x0000_s1030" type="#_x0000_t202" style="position:absolute;margin-left:36.25pt;margin-top:1.75pt;width:444.9pt;height:146.7pt;z-index:251663872;visibility:visible" filled="f" stroked="f">
            <v:fill o:detectmouseclick="t"/>
            <v:textbox style="mso-next-textbox:#Metin Kutusu 14">
              <w:txbxContent>
                <w:p w:rsidR="00E0396D" w:rsidRPr="00311752" w:rsidRDefault="00E0396D" w:rsidP="00EB5C62">
                  <w:pPr>
                    <w:tabs>
                      <w:tab w:val="left" w:pos="3940"/>
                    </w:tabs>
                    <w:jc w:val="center"/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  <w:r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  <w:t>2015-2016</w:t>
                  </w:r>
                </w:p>
                <w:p w:rsidR="00E0396D" w:rsidRPr="00311752" w:rsidRDefault="00E0396D" w:rsidP="00EB5C62">
                  <w:pPr>
                    <w:tabs>
                      <w:tab w:val="left" w:pos="3940"/>
                    </w:tabs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  <w:r w:rsidRPr="00311752"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  <w:t>EĞİTİM-ÖĞRETİM YILI</w:t>
                  </w:r>
                </w:p>
              </w:txbxContent>
            </v:textbox>
          </v:shape>
        </w:pict>
      </w:r>
    </w:p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Default="00E0396D" w:rsidP="009E07F2">
      <w:pPr>
        <w:rPr>
          <w:noProof/>
        </w:rPr>
      </w:pPr>
      <w:hyperlink r:id="rId7" w:history="1">
        <w:r>
          <w:rPr>
            <w:rStyle w:val="Hyperlink"/>
            <w:noProof/>
          </w:rPr>
          <w:t>http://www.sorubak.com</w:t>
        </w:r>
      </w:hyperlink>
      <w:r>
        <w:rPr>
          <w:noProof/>
        </w:rPr>
        <w:t xml:space="preserve"> </w:t>
      </w:r>
    </w:p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>
        <w:rPr>
          <w:rFonts w:ascii="Algerian" w:hAnsi="Algerian" w:cs="Algerian"/>
          <w:i/>
          <w:iCs/>
          <w:color w:val="0070C0"/>
          <w:sz w:val="72"/>
          <w:szCs w:val="72"/>
        </w:rPr>
        <w:t>4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. SINIF</w:t>
      </w:r>
    </w:p>
    <w:p w:rsidR="00E0396D" w:rsidRPr="00C85E49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</w:p>
    <w:p w:rsidR="00E0396D" w:rsidRPr="00C85E49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>
        <w:rPr>
          <w:rFonts w:ascii="Algerian" w:hAnsi="Algerian" w:cs="Algerian"/>
          <w:i/>
          <w:iCs/>
          <w:color w:val="0070C0"/>
          <w:sz w:val="72"/>
          <w:szCs w:val="72"/>
        </w:rPr>
        <w:t>FEN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 xml:space="preserve"> B</w:t>
      </w:r>
      <w:r w:rsidRPr="00C85E49">
        <w:rPr>
          <w:i/>
          <w:iCs/>
          <w:color w:val="0070C0"/>
          <w:sz w:val="72"/>
          <w:szCs w:val="72"/>
        </w:rPr>
        <w:t>İ</w:t>
      </w:r>
      <w:r w:rsidRPr="00EB5C62">
        <w:rPr>
          <w:rFonts w:ascii="Algerian" w:hAnsi="Algerian" w:cs="Algerian"/>
          <w:i/>
          <w:iCs/>
          <w:color w:val="0070C0"/>
          <w:sz w:val="72"/>
          <w:szCs w:val="72"/>
        </w:rPr>
        <w:t>L</w:t>
      </w:r>
      <w:r w:rsidRPr="00EB5C62">
        <w:rPr>
          <w:i/>
          <w:iCs/>
          <w:color w:val="0070C0"/>
          <w:sz w:val="72"/>
          <w:szCs w:val="72"/>
        </w:rPr>
        <w:t>İ</w:t>
      </w:r>
      <w:r w:rsidRPr="00EB5C62">
        <w:rPr>
          <w:rFonts w:ascii="Algerian" w:hAnsi="Algerian" w:cs="Algerian"/>
          <w:i/>
          <w:iCs/>
          <w:color w:val="0070C0"/>
          <w:sz w:val="72"/>
          <w:szCs w:val="72"/>
        </w:rPr>
        <w:t>MLER</w:t>
      </w:r>
      <w:r w:rsidRPr="00EB5C62">
        <w:rPr>
          <w:i/>
          <w:iCs/>
          <w:color w:val="0070C0"/>
          <w:sz w:val="72"/>
          <w:szCs w:val="72"/>
        </w:rPr>
        <w:t>İ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 xml:space="preserve"> DERS</w:t>
      </w:r>
      <w:r w:rsidRPr="00C85E49">
        <w:rPr>
          <w:i/>
          <w:iCs/>
          <w:color w:val="0070C0"/>
          <w:sz w:val="72"/>
          <w:szCs w:val="72"/>
        </w:rPr>
        <w:t>İ</w:t>
      </w:r>
    </w:p>
    <w:p w:rsidR="00E0396D" w:rsidRPr="00C85E49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ÜN</w:t>
      </w:r>
      <w:r w:rsidRPr="00C85E49">
        <w:rPr>
          <w:i/>
          <w:iCs/>
          <w:color w:val="0070C0"/>
          <w:sz w:val="72"/>
          <w:szCs w:val="72"/>
        </w:rPr>
        <w:t>İ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TELEND</w:t>
      </w:r>
      <w:r w:rsidRPr="00C85E49">
        <w:rPr>
          <w:i/>
          <w:iCs/>
          <w:color w:val="0070C0"/>
          <w:sz w:val="72"/>
          <w:szCs w:val="72"/>
        </w:rPr>
        <w:t>İ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R</w:t>
      </w:r>
      <w:r w:rsidRPr="00C85E49">
        <w:rPr>
          <w:i/>
          <w:iCs/>
          <w:color w:val="0070C0"/>
          <w:sz w:val="72"/>
          <w:szCs w:val="72"/>
        </w:rPr>
        <w:t>İ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LM</w:t>
      </w:r>
      <w:r w:rsidRPr="00C85E49">
        <w:rPr>
          <w:i/>
          <w:iCs/>
          <w:color w:val="0070C0"/>
          <w:sz w:val="72"/>
          <w:szCs w:val="72"/>
        </w:rPr>
        <w:t>İŞ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 xml:space="preserve"> YILLIK PLANI</w:t>
      </w:r>
    </w:p>
    <w:p w:rsidR="00E0396D" w:rsidRDefault="00E0396D" w:rsidP="003A071D"/>
    <w:p w:rsidR="00E0396D" w:rsidRDefault="00E0396D" w:rsidP="003A071D"/>
    <w:p w:rsidR="00E0396D" w:rsidRPr="003A071D" w:rsidRDefault="00E0396D" w:rsidP="003A071D"/>
    <w:p w:rsidR="00E0396D" w:rsidRPr="003A071D" w:rsidRDefault="00E0396D" w:rsidP="00EB5C62">
      <w:pPr>
        <w:jc w:val="center"/>
      </w:pPr>
      <w:r>
        <w:rPr>
          <w:noProof/>
        </w:rPr>
        <w:pict>
          <v:shape id="Metin Kutusu 4" o:spid="_x0000_s1031" type="#_x0000_t202" style="position:absolute;left:0;text-align:left;margin-left:13.35pt;margin-top:-2pt;width:2in;height:177.95pt;z-index:251653632;visibility:visible;mso-wrap-style:none" filled="f" stroked="f">
            <v:textbox>
              <w:txbxContent>
                <w:p w:rsidR="00E0396D" w:rsidRPr="00B60257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KEMAL-SABR</w:t>
                  </w:r>
                  <w:r w:rsidRPr="00B60257">
                    <w:rPr>
                      <w:rFonts w:eastAsia="Gungsuh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YE OCAKÇI</w:t>
                  </w:r>
                </w:p>
                <w:p w:rsidR="00E0396D" w:rsidRPr="00B60257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eastAsia="Gungsuh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LKOKULU</w:t>
                  </w: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EB5C62">
      <w:pPr>
        <w:tabs>
          <w:tab w:val="left" w:pos="3423"/>
        </w:tabs>
      </w:pPr>
      <w:r>
        <w:rPr>
          <w:noProof/>
        </w:rPr>
        <w:pict>
          <v:shape id="Metin Kutusu 13" o:spid="_x0000_s1032" type="#_x0000_t202" style="position:absolute;margin-left:34.9pt;margin-top:6.5pt;width:442.2pt;height:146.7pt;z-index:251662848;visibility:visible" filled="f" stroked="f">
            <v:fill o:detectmouseclick="t"/>
            <v:textbox>
              <w:txbxContent>
                <w:p w:rsidR="00E0396D" w:rsidRPr="00311752" w:rsidRDefault="00E0396D" w:rsidP="00EB5C62">
                  <w:pPr>
                    <w:tabs>
                      <w:tab w:val="left" w:pos="3940"/>
                    </w:tabs>
                    <w:jc w:val="center"/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  <w:r w:rsidRPr="00311752"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  <w:t xml:space="preserve">2014-2015 </w:t>
                  </w:r>
                </w:p>
                <w:p w:rsidR="00E0396D" w:rsidRPr="00311752" w:rsidRDefault="00E0396D" w:rsidP="00EB5C62">
                  <w:pPr>
                    <w:tabs>
                      <w:tab w:val="left" w:pos="3940"/>
                    </w:tabs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  <w:r w:rsidRPr="00311752"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  <w:t>EĞİTİM-ÖĞRETİM YILI</w:t>
                  </w:r>
                </w:p>
              </w:txbxContent>
            </v:textbox>
          </v:shape>
        </w:pict>
      </w:r>
      <w:r>
        <w:tab/>
      </w:r>
    </w:p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>
        <w:rPr>
          <w:rFonts w:ascii="Algerian" w:hAnsi="Algerian" w:cs="Algerian"/>
          <w:i/>
          <w:iCs/>
          <w:color w:val="0070C0"/>
          <w:sz w:val="72"/>
          <w:szCs w:val="72"/>
        </w:rPr>
        <w:t>4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. SINIF</w:t>
      </w:r>
    </w:p>
    <w:p w:rsidR="00E0396D" w:rsidRPr="00C85E49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</w:p>
    <w:p w:rsidR="00E0396D" w:rsidRPr="00C85E49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>
        <w:rPr>
          <w:rFonts w:ascii="Algerian" w:hAnsi="Algerian" w:cs="Algerian"/>
          <w:i/>
          <w:iCs/>
          <w:color w:val="0070C0"/>
          <w:sz w:val="72"/>
          <w:szCs w:val="72"/>
        </w:rPr>
        <w:t>TÜRKÇE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 xml:space="preserve"> DERS</w:t>
      </w:r>
      <w:r w:rsidRPr="00C85E49">
        <w:rPr>
          <w:i/>
          <w:iCs/>
          <w:color w:val="0070C0"/>
          <w:sz w:val="72"/>
          <w:szCs w:val="72"/>
        </w:rPr>
        <w:t>İ</w:t>
      </w:r>
    </w:p>
    <w:p w:rsidR="00E0396D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ÜN</w:t>
      </w:r>
      <w:r w:rsidRPr="00C85E49">
        <w:rPr>
          <w:i/>
          <w:iCs/>
          <w:color w:val="0070C0"/>
          <w:sz w:val="72"/>
          <w:szCs w:val="72"/>
        </w:rPr>
        <w:t>İ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TELEND</w:t>
      </w:r>
      <w:r w:rsidRPr="00C85E49">
        <w:rPr>
          <w:i/>
          <w:iCs/>
          <w:color w:val="0070C0"/>
          <w:sz w:val="72"/>
          <w:szCs w:val="72"/>
        </w:rPr>
        <w:t>İ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R</w:t>
      </w:r>
      <w:r w:rsidRPr="00C85E49">
        <w:rPr>
          <w:i/>
          <w:iCs/>
          <w:color w:val="0070C0"/>
          <w:sz w:val="72"/>
          <w:szCs w:val="72"/>
        </w:rPr>
        <w:t>İ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LM</w:t>
      </w:r>
      <w:r w:rsidRPr="00C85E49">
        <w:rPr>
          <w:i/>
          <w:iCs/>
          <w:color w:val="0070C0"/>
          <w:sz w:val="72"/>
          <w:szCs w:val="72"/>
        </w:rPr>
        <w:t>İŞ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 xml:space="preserve"> YILLIK PLANI</w:t>
      </w:r>
    </w:p>
    <w:p w:rsidR="00E0396D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</w:p>
    <w:p w:rsidR="00E0396D" w:rsidRDefault="00E0396D" w:rsidP="003A071D"/>
    <w:p w:rsidR="00E0396D" w:rsidRPr="003A071D" w:rsidRDefault="00E0396D" w:rsidP="003A071D"/>
    <w:p w:rsidR="00E0396D" w:rsidRPr="003A071D" w:rsidRDefault="00E0396D" w:rsidP="00EB5C62">
      <w:pPr>
        <w:jc w:val="center"/>
      </w:pPr>
      <w:r>
        <w:rPr>
          <w:noProof/>
        </w:rPr>
        <w:pict>
          <v:shape id="Metin Kutusu 5" o:spid="_x0000_s1033" type="#_x0000_t202" style="position:absolute;left:0;text-align:left;margin-left:10.65pt;margin-top:-10.4pt;width:2in;height:177.95pt;z-index:251654656;visibility:visible;mso-wrap-style:none" filled="f" stroked="f">
            <v:fill o:detectmouseclick="t"/>
            <v:textbox>
              <w:txbxContent>
                <w:p w:rsidR="00E0396D" w:rsidRPr="00B60257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KEMAL-SABR</w:t>
                  </w:r>
                  <w:r w:rsidRPr="00B60257">
                    <w:rPr>
                      <w:rFonts w:eastAsia="Gungsuh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YE OCAKÇI</w:t>
                  </w:r>
                </w:p>
                <w:p w:rsidR="00E0396D" w:rsidRPr="00B60257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eastAsia="Gungsuh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LKOKULU</w:t>
                  </w: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EB5C62">
      <w:pPr>
        <w:tabs>
          <w:tab w:val="left" w:pos="3396"/>
        </w:tabs>
      </w:pPr>
      <w:r>
        <w:tab/>
      </w:r>
    </w:p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>
      <w:r>
        <w:rPr>
          <w:noProof/>
        </w:rPr>
        <w:pict>
          <v:shape id="Metin Kutusu 12" o:spid="_x0000_s1034" type="#_x0000_t202" style="position:absolute;margin-left:30.75pt;margin-top:12.4pt;width:436.05pt;height:146.7pt;z-index:251661824;visibility:visible" filled="f" stroked="f">
            <v:fill o:detectmouseclick="t"/>
            <v:textbox>
              <w:txbxContent>
                <w:p w:rsidR="00E0396D" w:rsidRPr="00311752" w:rsidRDefault="00E0396D" w:rsidP="00EB5C62">
                  <w:pPr>
                    <w:tabs>
                      <w:tab w:val="left" w:pos="3940"/>
                    </w:tabs>
                    <w:jc w:val="center"/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  <w:r w:rsidRPr="00311752"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  <w:t xml:space="preserve">2014-2015 </w:t>
                  </w:r>
                </w:p>
                <w:p w:rsidR="00E0396D" w:rsidRPr="00311752" w:rsidRDefault="00E0396D" w:rsidP="00EB5C62">
                  <w:pPr>
                    <w:tabs>
                      <w:tab w:val="left" w:pos="3940"/>
                    </w:tabs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  <w:r w:rsidRPr="00311752"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  <w:t>EĞİTİM-ÖĞRETİM YILI</w:t>
                  </w:r>
                </w:p>
              </w:txbxContent>
            </v:textbox>
          </v:shape>
        </w:pict>
      </w:r>
    </w:p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</w:p>
    <w:p w:rsidR="00E0396D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</w:p>
    <w:p w:rsidR="00E0396D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>
        <w:rPr>
          <w:rFonts w:ascii="Algerian" w:hAnsi="Algerian" w:cs="Algerian"/>
          <w:i/>
          <w:iCs/>
          <w:color w:val="0070C0"/>
          <w:sz w:val="72"/>
          <w:szCs w:val="72"/>
        </w:rPr>
        <w:t>4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. SINIF</w:t>
      </w:r>
    </w:p>
    <w:p w:rsidR="00E0396D" w:rsidRPr="00C85E49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</w:p>
    <w:p w:rsidR="00E0396D" w:rsidRPr="00C85E49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>
        <w:rPr>
          <w:rFonts w:ascii="Algerian" w:hAnsi="Algerian" w:cs="Algerian"/>
          <w:i/>
          <w:iCs/>
          <w:color w:val="0070C0"/>
          <w:sz w:val="72"/>
          <w:szCs w:val="72"/>
        </w:rPr>
        <w:t>MATEMAT</w:t>
      </w:r>
      <w:r>
        <w:rPr>
          <w:i/>
          <w:iCs/>
          <w:color w:val="0070C0"/>
          <w:sz w:val="72"/>
          <w:szCs w:val="72"/>
        </w:rPr>
        <w:t>İK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 xml:space="preserve"> DERS</w:t>
      </w:r>
      <w:r w:rsidRPr="00C85E49">
        <w:rPr>
          <w:i/>
          <w:iCs/>
          <w:color w:val="0070C0"/>
          <w:sz w:val="72"/>
          <w:szCs w:val="72"/>
        </w:rPr>
        <w:t>İ</w:t>
      </w:r>
    </w:p>
    <w:p w:rsidR="00E0396D" w:rsidRPr="00C85E49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ÜN</w:t>
      </w:r>
      <w:r w:rsidRPr="00C85E49">
        <w:rPr>
          <w:i/>
          <w:iCs/>
          <w:color w:val="0070C0"/>
          <w:sz w:val="72"/>
          <w:szCs w:val="72"/>
        </w:rPr>
        <w:t>İ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TELEND</w:t>
      </w:r>
      <w:r w:rsidRPr="00C85E49">
        <w:rPr>
          <w:i/>
          <w:iCs/>
          <w:color w:val="0070C0"/>
          <w:sz w:val="72"/>
          <w:szCs w:val="72"/>
        </w:rPr>
        <w:t>İ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R</w:t>
      </w:r>
      <w:r w:rsidRPr="00C85E49">
        <w:rPr>
          <w:i/>
          <w:iCs/>
          <w:color w:val="0070C0"/>
          <w:sz w:val="72"/>
          <w:szCs w:val="72"/>
        </w:rPr>
        <w:t>İ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LM</w:t>
      </w:r>
      <w:r w:rsidRPr="00C85E49">
        <w:rPr>
          <w:i/>
          <w:iCs/>
          <w:color w:val="0070C0"/>
          <w:sz w:val="72"/>
          <w:szCs w:val="72"/>
        </w:rPr>
        <w:t>İŞ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 xml:space="preserve"> YILLIK PLANI</w:t>
      </w:r>
    </w:p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>
      <w:r>
        <w:rPr>
          <w:noProof/>
        </w:rPr>
        <w:pict>
          <v:shape id="Metin Kutusu 6" o:spid="_x0000_s1035" type="#_x0000_t202" style="position:absolute;margin-left:18.3pt;margin-top:5.75pt;width:2in;height:177.95pt;z-index:251655680;visibility:visible;mso-wrap-style:none" filled="f" stroked="f">
            <v:fill o:detectmouseclick="t"/>
            <v:textbox>
              <w:txbxContent>
                <w:p w:rsidR="00E0396D" w:rsidRPr="00B60257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KEMAL-SABR</w:t>
                  </w:r>
                  <w:r w:rsidRPr="00B60257">
                    <w:rPr>
                      <w:rFonts w:eastAsia="Gungsuh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YE OCAKÇI</w:t>
                  </w:r>
                </w:p>
                <w:p w:rsidR="00E0396D" w:rsidRPr="00B60257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eastAsia="Gungsuh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LKOKULU</w:t>
                  </w: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>
      <w:r>
        <w:rPr>
          <w:noProof/>
        </w:rPr>
        <w:pict>
          <v:shape id="Metin Kutusu 11" o:spid="_x0000_s1036" type="#_x0000_t202" style="position:absolute;margin-left:36.25pt;margin-top:9.9pt;width:440.15pt;height:146.7pt;z-index:251660800;visibility:visible" filled="f" stroked="f">
            <v:fill o:detectmouseclick="t"/>
            <v:textbox>
              <w:txbxContent>
                <w:p w:rsidR="00E0396D" w:rsidRPr="00311752" w:rsidRDefault="00E0396D" w:rsidP="00EB5C62">
                  <w:pPr>
                    <w:tabs>
                      <w:tab w:val="left" w:pos="3940"/>
                    </w:tabs>
                    <w:jc w:val="center"/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  <w:r w:rsidRPr="00311752"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  <w:t xml:space="preserve">2014-2015 </w:t>
                  </w:r>
                </w:p>
                <w:p w:rsidR="00E0396D" w:rsidRPr="00311752" w:rsidRDefault="00E0396D" w:rsidP="00EB5C62">
                  <w:pPr>
                    <w:tabs>
                      <w:tab w:val="left" w:pos="3940"/>
                    </w:tabs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  <w:r w:rsidRPr="00311752"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  <w:t>EĞİTİM-ÖĞRETİM YILI</w:t>
                  </w:r>
                </w:p>
              </w:txbxContent>
            </v:textbox>
          </v:shape>
        </w:pict>
      </w:r>
    </w:p>
    <w:p w:rsidR="00E0396D" w:rsidRPr="003A071D" w:rsidRDefault="00E0396D" w:rsidP="003A071D"/>
    <w:p w:rsidR="00E0396D" w:rsidRDefault="00E0396D" w:rsidP="003A071D"/>
    <w:p w:rsidR="00E0396D" w:rsidRDefault="00E0396D" w:rsidP="003A071D">
      <w:pPr>
        <w:jc w:val="center"/>
      </w:pPr>
    </w:p>
    <w:p w:rsidR="00E0396D" w:rsidRDefault="00E0396D" w:rsidP="003A071D">
      <w:pPr>
        <w:jc w:val="center"/>
      </w:pPr>
    </w:p>
    <w:p w:rsidR="00E0396D" w:rsidRDefault="00E0396D" w:rsidP="003A071D">
      <w:pPr>
        <w:jc w:val="center"/>
      </w:pPr>
    </w:p>
    <w:p w:rsidR="00E0396D" w:rsidRDefault="00E0396D" w:rsidP="003A071D">
      <w:pPr>
        <w:jc w:val="center"/>
      </w:pPr>
    </w:p>
    <w:p w:rsidR="00E0396D" w:rsidRDefault="00E0396D" w:rsidP="003A071D">
      <w:pPr>
        <w:jc w:val="center"/>
      </w:pPr>
    </w:p>
    <w:p w:rsidR="00E0396D" w:rsidRDefault="00E0396D" w:rsidP="003A071D">
      <w:pPr>
        <w:jc w:val="center"/>
      </w:pPr>
    </w:p>
    <w:p w:rsidR="00E0396D" w:rsidRDefault="00E0396D" w:rsidP="003A071D">
      <w:pPr>
        <w:jc w:val="center"/>
      </w:pPr>
    </w:p>
    <w:p w:rsidR="00E0396D" w:rsidRDefault="00E0396D" w:rsidP="003A071D">
      <w:pPr>
        <w:jc w:val="center"/>
      </w:pPr>
    </w:p>
    <w:p w:rsidR="00E0396D" w:rsidRDefault="00E0396D" w:rsidP="003A071D">
      <w:pPr>
        <w:jc w:val="center"/>
      </w:pPr>
    </w:p>
    <w:p w:rsidR="00E0396D" w:rsidRDefault="00E0396D" w:rsidP="003A071D">
      <w:pPr>
        <w:jc w:val="center"/>
      </w:pPr>
    </w:p>
    <w:p w:rsidR="00E0396D" w:rsidRDefault="00E0396D" w:rsidP="003A071D">
      <w:pPr>
        <w:jc w:val="center"/>
      </w:pPr>
    </w:p>
    <w:p w:rsidR="00E0396D" w:rsidRDefault="00E0396D" w:rsidP="003A071D">
      <w:pPr>
        <w:jc w:val="center"/>
      </w:pPr>
    </w:p>
    <w:p w:rsidR="00E0396D" w:rsidRDefault="00E0396D" w:rsidP="003A071D">
      <w:pPr>
        <w:jc w:val="center"/>
      </w:pPr>
    </w:p>
    <w:p w:rsidR="00E0396D" w:rsidRDefault="00E0396D" w:rsidP="003A071D">
      <w:pPr>
        <w:jc w:val="center"/>
      </w:pPr>
    </w:p>
    <w:p w:rsidR="00E0396D" w:rsidRDefault="00E0396D" w:rsidP="003A071D">
      <w:pPr>
        <w:jc w:val="center"/>
      </w:pPr>
    </w:p>
    <w:p w:rsidR="00E0396D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>
        <w:rPr>
          <w:rFonts w:ascii="Algerian" w:hAnsi="Algerian" w:cs="Algerian"/>
          <w:i/>
          <w:iCs/>
          <w:color w:val="0070C0"/>
          <w:sz w:val="72"/>
          <w:szCs w:val="72"/>
        </w:rPr>
        <w:t>4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. SINIF</w:t>
      </w:r>
    </w:p>
    <w:p w:rsidR="00E0396D" w:rsidRPr="00C85E49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</w:p>
    <w:p w:rsidR="00E0396D" w:rsidRPr="00C85E49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>
        <w:rPr>
          <w:rFonts w:ascii="Algerian" w:hAnsi="Algerian" w:cs="Algerian"/>
          <w:i/>
          <w:iCs/>
          <w:color w:val="0070C0"/>
          <w:sz w:val="72"/>
          <w:szCs w:val="72"/>
        </w:rPr>
        <w:t>GÖRSEL SANATLAR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 xml:space="preserve"> DERS</w:t>
      </w:r>
      <w:r w:rsidRPr="00C85E49">
        <w:rPr>
          <w:i/>
          <w:iCs/>
          <w:color w:val="0070C0"/>
          <w:sz w:val="72"/>
          <w:szCs w:val="72"/>
        </w:rPr>
        <w:t>İ</w:t>
      </w:r>
    </w:p>
    <w:p w:rsidR="00E0396D" w:rsidRPr="00C85E49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ÜN</w:t>
      </w:r>
      <w:r w:rsidRPr="00C85E49">
        <w:rPr>
          <w:i/>
          <w:iCs/>
          <w:color w:val="0070C0"/>
          <w:sz w:val="72"/>
          <w:szCs w:val="72"/>
        </w:rPr>
        <w:t>İ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TELEND</w:t>
      </w:r>
      <w:r w:rsidRPr="00C85E49">
        <w:rPr>
          <w:i/>
          <w:iCs/>
          <w:color w:val="0070C0"/>
          <w:sz w:val="72"/>
          <w:szCs w:val="72"/>
        </w:rPr>
        <w:t>İ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R</w:t>
      </w:r>
      <w:r w:rsidRPr="00C85E49">
        <w:rPr>
          <w:i/>
          <w:iCs/>
          <w:color w:val="0070C0"/>
          <w:sz w:val="72"/>
          <w:szCs w:val="72"/>
        </w:rPr>
        <w:t>İ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LM</w:t>
      </w:r>
      <w:r w:rsidRPr="00C85E49">
        <w:rPr>
          <w:i/>
          <w:iCs/>
          <w:color w:val="0070C0"/>
          <w:sz w:val="72"/>
          <w:szCs w:val="72"/>
        </w:rPr>
        <w:t>İŞ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 xml:space="preserve"> YILLIK PLANI</w:t>
      </w:r>
    </w:p>
    <w:p w:rsidR="00E0396D" w:rsidRDefault="00E0396D" w:rsidP="003A071D">
      <w:pPr>
        <w:jc w:val="center"/>
      </w:pPr>
    </w:p>
    <w:p w:rsidR="00E0396D" w:rsidRDefault="00E0396D" w:rsidP="003A071D">
      <w:pPr>
        <w:jc w:val="center"/>
      </w:pPr>
    </w:p>
    <w:p w:rsidR="00E0396D" w:rsidRDefault="00E0396D" w:rsidP="003A071D">
      <w:pPr>
        <w:jc w:val="center"/>
      </w:pPr>
    </w:p>
    <w:p w:rsidR="00E0396D" w:rsidRDefault="00E0396D" w:rsidP="003A071D">
      <w:pPr>
        <w:jc w:val="center"/>
      </w:pPr>
      <w:r>
        <w:rPr>
          <w:noProof/>
        </w:rPr>
        <w:pict>
          <v:shape id="Metin Kutusu 7" o:spid="_x0000_s1037" type="#_x0000_t202" style="position:absolute;left:0;text-align:left;margin-left:19.4pt;margin-top:6.35pt;width:2in;height:177.95pt;z-index:251656704;visibility:visible;mso-wrap-style:none" filled="f" stroked="f">
            <v:fill o:detectmouseclick="t"/>
            <v:textbox>
              <w:txbxContent>
                <w:p w:rsidR="00E0396D" w:rsidRPr="00B60257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KEMAL-SABR</w:t>
                  </w:r>
                  <w:r w:rsidRPr="00B60257">
                    <w:rPr>
                      <w:rFonts w:eastAsia="Gungsuh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YE OCAKÇI</w:t>
                  </w:r>
                </w:p>
                <w:p w:rsidR="00E0396D" w:rsidRPr="00B60257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eastAsia="Gungsuh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LKOKULU</w:t>
                  </w: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E0396D" w:rsidRDefault="00E0396D" w:rsidP="003A071D">
      <w:pPr>
        <w:jc w:val="center"/>
      </w:pPr>
    </w:p>
    <w:p w:rsidR="00E0396D" w:rsidRDefault="00E0396D" w:rsidP="003A071D">
      <w:pPr>
        <w:jc w:val="center"/>
      </w:pPr>
    </w:p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>
      <w:r>
        <w:rPr>
          <w:noProof/>
        </w:rPr>
        <w:pict>
          <v:shape id="Metin Kutusu 10" o:spid="_x0000_s1038" type="#_x0000_t202" style="position:absolute;margin-left:36.65pt;margin-top:4.05pt;width:429.5pt;height:146.7pt;z-index:251659776;visibility:visible;mso-wrap-style:none" filled="f" stroked="f">
            <v:fill o:detectmouseclick="t"/>
            <v:textbox>
              <w:txbxContent>
                <w:p w:rsidR="00E0396D" w:rsidRPr="00311752" w:rsidRDefault="00E0396D" w:rsidP="00EB5C62">
                  <w:pPr>
                    <w:tabs>
                      <w:tab w:val="left" w:pos="3940"/>
                    </w:tabs>
                    <w:jc w:val="center"/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  <w:r w:rsidRPr="00311752"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  <w:t xml:space="preserve">2014-2015 </w:t>
                  </w:r>
                </w:p>
                <w:p w:rsidR="00E0396D" w:rsidRPr="00311752" w:rsidRDefault="00E0396D" w:rsidP="00EB5C62">
                  <w:pPr>
                    <w:tabs>
                      <w:tab w:val="left" w:pos="3940"/>
                    </w:tabs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  <w:r w:rsidRPr="00311752"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  <w:t>EĞİTİM-ÖĞRETİM YILI</w:t>
                  </w:r>
                </w:p>
              </w:txbxContent>
            </v:textbox>
          </v:shape>
        </w:pict>
      </w:r>
    </w:p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Default="00E0396D" w:rsidP="003A071D">
      <w:pPr>
        <w:jc w:val="center"/>
      </w:pPr>
    </w:p>
    <w:p w:rsidR="00E0396D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0"/>
          <w:szCs w:val="70"/>
        </w:rPr>
      </w:pPr>
      <w:r>
        <w:rPr>
          <w:rFonts w:ascii="Algerian" w:hAnsi="Algerian" w:cs="Algerian"/>
          <w:i/>
          <w:iCs/>
          <w:color w:val="0070C0"/>
          <w:sz w:val="70"/>
          <w:szCs w:val="70"/>
        </w:rPr>
        <w:t>4</w:t>
      </w:r>
      <w:r w:rsidRPr="00EB5C62">
        <w:rPr>
          <w:rFonts w:ascii="Algerian" w:hAnsi="Algerian" w:cs="Algerian"/>
          <w:i/>
          <w:iCs/>
          <w:color w:val="0070C0"/>
          <w:sz w:val="70"/>
          <w:szCs w:val="70"/>
        </w:rPr>
        <w:t>. SINIF</w:t>
      </w:r>
    </w:p>
    <w:p w:rsidR="00E0396D" w:rsidRPr="00EB5C62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0"/>
          <w:szCs w:val="70"/>
        </w:rPr>
      </w:pPr>
    </w:p>
    <w:p w:rsidR="00E0396D" w:rsidRDefault="00E0396D" w:rsidP="00EB5C62">
      <w:pPr>
        <w:pStyle w:val="Title"/>
        <w:rPr>
          <w:i/>
          <w:iCs/>
          <w:color w:val="0070C0"/>
          <w:sz w:val="70"/>
          <w:szCs w:val="70"/>
        </w:rPr>
      </w:pPr>
      <w:r w:rsidRPr="00EB5C62">
        <w:rPr>
          <w:rFonts w:ascii="Algerian" w:hAnsi="Algerian" w:cs="Algerian"/>
          <w:i/>
          <w:iCs/>
          <w:color w:val="0070C0"/>
          <w:sz w:val="70"/>
          <w:szCs w:val="70"/>
        </w:rPr>
        <w:t>OYUN VE F</w:t>
      </w:r>
      <w:r w:rsidRPr="00EB5C62">
        <w:rPr>
          <w:i/>
          <w:iCs/>
          <w:color w:val="0070C0"/>
          <w:sz w:val="70"/>
          <w:szCs w:val="70"/>
        </w:rPr>
        <w:t>İ</w:t>
      </w:r>
      <w:r w:rsidRPr="00EB5C62">
        <w:rPr>
          <w:rFonts w:ascii="Algerian" w:hAnsi="Algerian" w:cs="Algerian"/>
          <w:i/>
          <w:iCs/>
          <w:color w:val="0070C0"/>
          <w:sz w:val="70"/>
          <w:szCs w:val="70"/>
        </w:rPr>
        <w:t>Z</w:t>
      </w:r>
      <w:r w:rsidRPr="00EB5C62">
        <w:rPr>
          <w:i/>
          <w:iCs/>
          <w:color w:val="0070C0"/>
          <w:sz w:val="70"/>
          <w:szCs w:val="70"/>
        </w:rPr>
        <w:t>İ</w:t>
      </w:r>
      <w:r w:rsidRPr="00EB5C62">
        <w:rPr>
          <w:rFonts w:ascii="Algerian" w:hAnsi="Algerian" w:cs="Algerian"/>
          <w:i/>
          <w:iCs/>
          <w:color w:val="0070C0"/>
          <w:sz w:val="70"/>
          <w:szCs w:val="70"/>
        </w:rPr>
        <w:t>K</w:t>
      </w:r>
      <w:r w:rsidRPr="00EB5C62">
        <w:rPr>
          <w:i/>
          <w:iCs/>
          <w:color w:val="0070C0"/>
          <w:sz w:val="70"/>
          <w:szCs w:val="70"/>
        </w:rPr>
        <w:t>İ</w:t>
      </w:r>
      <w:r w:rsidRPr="00EB5C62">
        <w:rPr>
          <w:rFonts w:ascii="Algerian" w:hAnsi="Algerian" w:cs="Algerian"/>
          <w:i/>
          <w:iCs/>
          <w:color w:val="0070C0"/>
          <w:sz w:val="70"/>
          <w:szCs w:val="70"/>
        </w:rPr>
        <w:t xml:space="preserve"> ETK</w:t>
      </w:r>
      <w:r w:rsidRPr="00EB5C62">
        <w:rPr>
          <w:i/>
          <w:iCs/>
          <w:color w:val="0070C0"/>
          <w:sz w:val="70"/>
          <w:szCs w:val="70"/>
        </w:rPr>
        <w:t>İ</w:t>
      </w:r>
      <w:r w:rsidRPr="00EB5C62">
        <w:rPr>
          <w:rFonts w:ascii="Algerian" w:hAnsi="Algerian" w:cs="Algerian"/>
          <w:i/>
          <w:iCs/>
          <w:color w:val="0070C0"/>
          <w:sz w:val="70"/>
          <w:szCs w:val="70"/>
        </w:rPr>
        <w:t>NL</w:t>
      </w:r>
      <w:r w:rsidRPr="00EB5C62">
        <w:rPr>
          <w:i/>
          <w:iCs/>
          <w:color w:val="0070C0"/>
          <w:sz w:val="70"/>
          <w:szCs w:val="70"/>
        </w:rPr>
        <w:t>İ</w:t>
      </w:r>
      <w:r w:rsidRPr="00EB5C62">
        <w:rPr>
          <w:rFonts w:ascii="Algerian" w:hAnsi="Algerian" w:cs="Algerian"/>
          <w:i/>
          <w:iCs/>
          <w:color w:val="0070C0"/>
          <w:sz w:val="70"/>
          <w:szCs w:val="70"/>
        </w:rPr>
        <w:t>KLER DERS</w:t>
      </w:r>
      <w:r w:rsidRPr="00EB5C62">
        <w:rPr>
          <w:i/>
          <w:iCs/>
          <w:color w:val="0070C0"/>
          <w:sz w:val="70"/>
          <w:szCs w:val="70"/>
        </w:rPr>
        <w:t>İ</w:t>
      </w:r>
    </w:p>
    <w:p w:rsidR="00E0396D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0"/>
          <w:szCs w:val="70"/>
        </w:rPr>
      </w:pPr>
      <w:r w:rsidRPr="00EB5C62">
        <w:rPr>
          <w:rFonts w:ascii="Algerian" w:hAnsi="Algerian" w:cs="Algerian"/>
          <w:i/>
          <w:iCs/>
          <w:color w:val="0070C0"/>
          <w:sz w:val="70"/>
          <w:szCs w:val="70"/>
        </w:rPr>
        <w:t>ÜN</w:t>
      </w:r>
      <w:r w:rsidRPr="00EB5C62">
        <w:rPr>
          <w:i/>
          <w:iCs/>
          <w:color w:val="0070C0"/>
          <w:sz w:val="70"/>
          <w:szCs w:val="70"/>
        </w:rPr>
        <w:t>İ</w:t>
      </w:r>
      <w:r w:rsidRPr="00EB5C62">
        <w:rPr>
          <w:rFonts w:ascii="Algerian" w:hAnsi="Algerian" w:cs="Algerian"/>
          <w:i/>
          <w:iCs/>
          <w:color w:val="0070C0"/>
          <w:sz w:val="70"/>
          <w:szCs w:val="70"/>
        </w:rPr>
        <w:t>TELEND</w:t>
      </w:r>
      <w:r w:rsidRPr="00EB5C62">
        <w:rPr>
          <w:i/>
          <w:iCs/>
          <w:color w:val="0070C0"/>
          <w:sz w:val="70"/>
          <w:szCs w:val="70"/>
        </w:rPr>
        <w:t>İ</w:t>
      </w:r>
      <w:r w:rsidRPr="00EB5C62">
        <w:rPr>
          <w:rFonts w:ascii="Algerian" w:hAnsi="Algerian" w:cs="Algerian"/>
          <w:i/>
          <w:iCs/>
          <w:color w:val="0070C0"/>
          <w:sz w:val="70"/>
          <w:szCs w:val="70"/>
        </w:rPr>
        <w:t>R</w:t>
      </w:r>
      <w:r w:rsidRPr="00EB5C62">
        <w:rPr>
          <w:i/>
          <w:iCs/>
          <w:color w:val="0070C0"/>
          <w:sz w:val="70"/>
          <w:szCs w:val="70"/>
        </w:rPr>
        <w:t>İ</w:t>
      </w:r>
      <w:r w:rsidRPr="00EB5C62">
        <w:rPr>
          <w:rFonts w:ascii="Algerian" w:hAnsi="Algerian" w:cs="Algerian"/>
          <w:i/>
          <w:iCs/>
          <w:color w:val="0070C0"/>
          <w:sz w:val="70"/>
          <w:szCs w:val="70"/>
        </w:rPr>
        <w:t>LM</w:t>
      </w:r>
      <w:r w:rsidRPr="00EB5C62">
        <w:rPr>
          <w:i/>
          <w:iCs/>
          <w:color w:val="0070C0"/>
          <w:sz w:val="70"/>
          <w:szCs w:val="70"/>
        </w:rPr>
        <w:t>İŞ</w:t>
      </w:r>
      <w:r w:rsidRPr="00EB5C62">
        <w:rPr>
          <w:rFonts w:ascii="Algerian" w:hAnsi="Algerian" w:cs="Algerian"/>
          <w:i/>
          <w:iCs/>
          <w:color w:val="0070C0"/>
          <w:sz w:val="70"/>
          <w:szCs w:val="70"/>
        </w:rPr>
        <w:t xml:space="preserve"> YILLIK PLANI</w:t>
      </w:r>
    </w:p>
    <w:p w:rsidR="00E0396D" w:rsidRPr="003A071D" w:rsidRDefault="00E0396D" w:rsidP="00F52AFD">
      <w:pPr>
        <w:jc w:val="center"/>
      </w:pPr>
      <w:r>
        <w:rPr>
          <w:noProof/>
        </w:rPr>
        <w:pict>
          <v:shape id="Metin Kutusu 8" o:spid="_x0000_s1039" type="#_x0000_t202" style="position:absolute;left:0;text-align:left;margin-left:15.35pt;margin-top:13.6pt;width:2in;height:177.95pt;z-index:251657728;visibility:visible;mso-wrap-style:none" filled="f" stroked="f">
            <v:fill o:detectmouseclick="t"/>
            <v:textbox>
              <w:txbxContent>
                <w:p w:rsidR="00E0396D" w:rsidRPr="00B60257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KEMAL-SABR</w:t>
                  </w:r>
                  <w:r w:rsidRPr="00B60257">
                    <w:rPr>
                      <w:rFonts w:eastAsia="Gungsuh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YE OCAKÇI</w:t>
                  </w:r>
                </w:p>
                <w:p w:rsidR="00E0396D" w:rsidRPr="00B60257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</w:pPr>
                  <w:r w:rsidRPr="00B60257">
                    <w:rPr>
                      <w:rFonts w:eastAsia="Gungsuh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İ</w:t>
                  </w:r>
                  <w:r w:rsidRPr="00B60257">
                    <w:rPr>
                      <w:rFonts w:ascii="Algerian" w:eastAsia="Gungsuh" w:hAnsi="Algerian" w:cs="Algerian"/>
                      <w:b/>
                      <w:bCs/>
                      <w:i/>
                      <w:iCs/>
                      <w:color w:val="0070C0"/>
                      <w:sz w:val="80"/>
                      <w:szCs w:val="80"/>
                    </w:rPr>
                    <w:t>LKOKULU</w:t>
                  </w: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  <w:p w:rsidR="00E0396D" w:rsidRPr="00311752" w:rsidRDefault="00E0396D" w:rsidP="003A071D">
                  <w:pPr>
                    <w:pStyle w:val="BodyText3"/>
                    <w:jc w:val="center"/>
                    <w:rPr>
                      <w:rFonts w:ascii="Algerian" w:eastAsia="Gungsuh" w:hAnsi="Algerian"/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Pr="003A071D" w:rsidRDefault="00E0396D" w:rsidP="003A071D"/>
    <w:p w:rsidR="00E0396D" w:rsidRDefault="00E0396D" w:rsidP="003A071D"/>
    <w:p w:rsidR="00E0396D" w:rsidRDefault="00E0396D" w:rsidP="003A071D">
      <w:pPr>
        <w:tabs>
          <w:tab w:val="left" w:pos="3940"/>
        </w:tabs>
      </w:pPr>
      <w:r>
        <w:tab/>
      </w:r>
    </w:p>
    <w:p w:rsidR="00E0396D" w:rsidRPr="00EB5C62" w:rsidRDefault="00E0396D" w:rsidP="00EB5C62">
      <w:r>
        <w:rPr>
          <w:noProof/>
        </w:rPr>
        <w:pict>
          <v:shape id="Metin Kutusu 9" o:spid="_x0000_s1040" type="#_x0000_t202" style="position:absolute;margin-left:40.35pt;margin-top:8.35pt;width:429.5pt;height:167.75pt;z-index:251658752;visibility:visible;mso-wrap-style:none" filled="f" stroked="f">
            <v:fill o:detectmouseclick="t"/>
            <v:textbox>
              <w:txbxContent>
                <w:p w:rsidR="00E0396D" w:rsidRPr="00311752" w:rsidRDefault="00E0396D" w:rsidP="003A071D">
                  <w:pPr>
                    <w:tabs>
                      <w:tab w:val="left" w:pos="3940"/>
                    </w:tabs>
                    <w:jc w:val="center"/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  <w:r w:rsidRPr="00311752"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  <w:t xml:space="preserve">2014-2015 </w:t>
                  </w:r>
                </w:p>
                <w:p w:rsidR="00E0396D" w:rsidRPr="00311752" w:rsidRDefault="00E0396D" w:rsidP="003A071D">
                  <w:pPr>
                    <w:tabs>
                      <w:tab w:val="left" w:pos="3940"/>
                    </w:tabs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</w:pPr>
                  <w:r w:rsidRPr="00311752">
                    <w:rPr>
                      <w:b/>
                      <w:bCs/>
                      <w:caps/>
                      <w:color w:val="FF388C"/>
                      <w:sz w:val="72"/>
                      <w:szCs w:val="72"/>
                    </w:rPr>
                    <w:t>EĞİTİM-ÖĞRETİM YILI</w:t>
                  </w:r>
                </w:p>
              </w:txbxContent>
            </v:textbox>
          </v:shape>
        </w:pict>
      </w:r>
    </w:p>
    <w:p w:rsidR="00E0396D" w:rsidRPr="00EB5C62" w:rsidRDefault="00E0396D" w:rsidP="00EB5C62"/>
    <w:p w:rsidR="00E0396D" w:rsidRPr="00EB5C62" w:rsidRDefault="00E0396D" w:rsidP="00EB5C62"/>
    <w:p w:rsidR="00E0396D" w:rsidRPr="00EB5C62" w:rsidRDefault="00E0396D" w:rsidP="00EB5C62"/>
    <w:p w:rsidR="00E0396D" w:rsidRPr="00EB5C62" w:rsidRDefault="00E0396D" w:rsidP="00EB5C62"/>
    <w:p w:rsidR="00E0396D" w:rsidRPr="00EB5C62" w:rsidRDefault="00E0396D" w:rsidP="00EB5C62"/>
    <w:p w:rsidR="00E0396D" w:rsidRPr="00EB5C62" w:rsidRDefault="00E0396D" w:rsidP="00EB5C62"/>
    <w:p w:rsidR="00E0396D" w:rsidRPr="00EB5C62" w:rsidRDefault="00E0396D" w:rsidP="00EB5C62"/>
    <w:p w:rsidR="00E0396D" w:rsidRPr="00EB5C62" w:rsidRDefault="00E0396D" w:rsidP="00EB5C62"/>
    <w:p w:rsidR="00E0396D" w:rsidRPr="00EB5C62" w:rsidRDefault="00E0396D" w:rsidP="00EB5C62"/>
    <w:p w:rsidR="00E0396D" w:rsidRPr="00EB5C62" w:rsidRDefault="00E0396D" w:rsidP="00EB5C62"/>
    <w:p w:rsidR="00E0396D" w:rsidRPr="00EB5C62" w:rsidRDefault="00E0396D" w:rsidP="00EB5C62"/>
    <w:p w:rsidR="00E0396D" w:rsidRPr="00EB5C62" w:rsidRDefault="00E0396D" w:rsidP="00EB5C62"/>
    <w:p w:rsidR="00E0396D" w:rsidRPr="00EB5C62" w:rsidRDefault="00E0396D" w:rsidP="00EB5C62"/>
    <w:p w:rsidR="00E0396D" w:rsidRPr="00EB5C62" w:rsidRDefault="00E0396D" w:rsidP="00EB5C62"/>
    <w:p w:rsidR="00E0396D" w:rsidRDefault="00E0396D" w:rsidP="00EB5C62"/>
    <w:p w:rsidR="00E0396D" w:rsidRDefault="00E0396D" w:rsidP="00EB5C62"/>
    <w:p w:rsidR="00E0396D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>
        <w:tab/>
      </w:r>
      <w:r>
        <w:rPr>
          <w:rFonts w:ascii="Algerian" w:hAnsi="Algerian" w:cs="Algerian"/>
          <w:i/>
          <w:iCs/>
          <w:color w:val="0070C0"/>
          <w:sz w:val="72"/>
          <w:szCs w:val="72"/>
        </w:rPr>
        <w:t>4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. SINIF</w:t>
      </w:r>
    </w:p>
    <w:p w:rsidR="00E0396D" w:rsidRPr="00C85E49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</w:p>
    <w:p w:rsidR="00E0396D" w:rsidRPr="00EB5C62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 w:rsidRPr="00EB5C62">
        <w:rPr>
          <w:rFonts w:ascii="Algerian" w:hAnsi="Algerian" w:cs="Algerian"/>
          <w:i/>
          <w:iCs/>
          <w:color w:val="0070C0"/>
          <w:sz w:val="72"/>
          <w:szCs w:val="72"/>
        </w:rPr>
        <w:t>MÜZ</w:t>
      </w:r>
      <w:r w:rsidRPr="00EB5C62">
        <w:rPr>
          <w:i/>
          <w:iCs/>
          <w:color w:val="0070C0"/>
          <w:sz w:val="72"/>
          <w:szCs w:val="72"/>
        </w:rPr>
        <w:t>İ</w:t>
      </w:r>
      <w:r w:rsidRPr="00EB5C62">
        <w:rPr>
          <w:rFonts w:ascii="Algerian" w:hAnsi="Algerian" w:cs="Algerian"/>
          <w:i/>
          <w:iCs/>
          <w:color w:val="0070C0"/>
          <w:sz w:val="72"/>
          <w:szCs w:val="72"/>
        </w:rPr>
        <w:t>K DERS</w:t>
      </w:r>
      <w:r w:rsidRPr="00EB5C62">
        <w:rPr>
          <w:i/>
          <w:iCs/>
          <w:color w:val="0070C0"/>
          <w:sz w:val="72"/>
          <w:szCs w:val="72"/>
        </w:rPr>
        <w:t>İ</w:t>
      </w:r>
    </w:p>
    <w:p w:rsidR="00E0396D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 w:rsidRPr="00EB5C62">
        <w:rPr>
          <w:rFonts w:ascii="Algerian" w:hAnsi="Algerian" w:cs="Algerian"/>
          <w:i/>
          <w:iCs/>
          <w:color w:val="0070C0"/>
          <w:sz w:val="72"/>
          <w:szCs w:val="72"/>
        </w:rPr>
        <w:t>ÜN</w:t>
      </w:r>
      <w:r w:rsidRPr="00EB5C62">
        <w:rPr>
          <w:i/>
          <w:iCs/>
          <w:color w:val="0070C0"/>
          <w:sz w:val="72"/>
          <w:szCs w:val="72"/>
        </w:rPr>
        <w:t>İ</w:t>
      </w:r>
      <w:r w:rsidRPr="00EB5C62">
        <w:rPr>
          <w:rFonts w:ascii="Algerian" w:hAnsi="Algerian" w:cs="Algerian"/>
          <w:i/>
          <w:iCs/>
          <w:color w:val="0070C0"/>
          <w:sz w:val="72"/>
          <w:szCs w:val="72"/>
        </w:rPr>
        <w:t>TELEND</w:t>
      </w:r>
      <w:r w:rsidRPr="00EB5C62">
        <w:rPr>
          <w:i/>
          <w:iCs/>
          <w:color w:val="0070C0"/>
          <w:sz w:val="72"/>
          <w:szCs w:val="72"/>
        </w:rPr>
        <w:t>İ</w:t>
      </w:r>
      <w:r w:rsidRPr="00EB5C62">
        <w:rPr>
          <w:rFonts w:ascii="Algerian" w:hAnsi="Algerian" w:cs="Algerian"/>
          <w:i/>
          <w:iCs/>
          <w:color w:val="0070C0"/>
          <w:sz w:val="72"/>
          <w:szCs w:val="72"/>
        </w:rPr>
        <w:t>R</w:t>
      </w:r>
      <w:r w:rsidRPr="00EB5C62">
        <w:rPr>
          <w:i/>
          <w:iCs/>
          <w:color w:val="0070C0"/>
          <w:sz w:val="72"/>
          <w:szCs w:val="72"/>
        </w:rPr>
        <w:t>İ</w:t>
      </w:r>
      <w:r w:rsidRPr="00EB5C62">
        <w:rPr>
          <w:rFonts w:ascii="Algerian" w:hAnsi="Algerian" w:cs="Algerian"/>
          <w:i/>
          <w:iCs/>
          <w:color w:val="0070C0"/>
          <w:sz w:val="72"/>
          <w:szCs w:val="72"/>
        </w:rPr>
        <w:t>LM</w:t>
      </w:r>
      <w:r w:rsidRPr="00EB5C62">
        <w:rPr>
          <w:i/>
          <w:iCs/>
          <w:color w:val="0070C0"/>
          <w:sz w:val="72"/>
          <w:szCs w:val="72"/>
        </w:rPr>
        <w:t>İŞ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 xml:space="preserve"> YILLIK PLANI</w:t>
      </w:r>
    </w:p>
    <w:p w:rsidR="00E0396D" w:rsidRPr="00B60257" w:rsidRDefault="00E0396D" w:rsidP="00477AD9">
      <w:pPr>
        <w:pStyle w:val="BodyText3"/>
        <w:jc w:val="center"/>
        <w:rPr>
          <w:rFonts w:ascii="Algerian" w:eastAsia="Gungsuh" w:hAnsi="Algerian" w:cs="Algerian"/>
          <w:b/>
          <w:bCs/>
          <w:i/>
          <w:iCs/>
          <w:color w:val="0070C0"/>
          <w:sz w:val="80"/>
          <w:szCs w:val="80"/>
        </w:rPr>
      </w:pPr>
      <w:r w:rsidRPr="00B60257">
        <w:rPr>
          <w:rFonts w:ascii="Algerian" w:eastAsia="Gungsuh" w:hAnsi="Algerian" w:cs="Algerian"/>
          <w:b/>
          <w:bCs/>
          <w:i/>
          <w:iCs/>
          <w:color w:val="0070C0"/>
          <w:sz w:val="80"/>
          <w:szCs w:val="80"/>
        </w:rPr>
        <w:t>KEMAL-SABR</w:t>
      </w:r>
      <w:r w:rsidRPr="00B60257">
        <w:rPr>
          <w:rFonts w:eastAsia="Gungsuh"/>
          <w:b/>
          <w:bCs/>
          <w:i/>
          <w:iCs/>
          <w:color w:val="0070C0"/>
          <w:sz w:val="80"/>
          <w:szCs w:val="80"/>
        </w:rPr>
        <w:t>İ</w:t>
      </w:r>
      <w:r w:rsidRPr="00B60257">
        <w:rPr>
          <w:rFonts w:ascii="Algerian" w:eastAsia="Gungsuh" w:hAnsi="Algerian" w:cs="Algerian"/>
          <w:b/>
          <w:bCs/>
          <w:i/>
          <w:iCs/>
          <w:color w:val="0070C0"/>
          <w:sz w:val="80"/>
          <w:szCs w:val="80"/>
        </w:rPr>
        <w:t>YE OCAKÇI</w:t>
      </w:r>
    </w:p>
    <w:p w:rsidR="00E0396D" w:rsidRPr="00B60257" w:rsidRDefault="00E0396D" w:rsidP="00477AD9">
      <w:pPr>
        <w:pStyle w:val="BodyText3"/>
        <w:jc w:val="center"/>
        <w:rPr>
          <w:rFonts w:ascii="Algerian" w:eastAsia="Gungsuh" w:hAnsi="Algerian" w:cs="Algerian"/>
          <w:b/>
          <w:bCs/>
          <w:i/>
          <w:iCs/>
          <w:color w:val="0070C0"/>
          <w:sz w:val="80"/>
          <w:szCs w:val="80"/>
        </w:rPr>
      </w:pPr>
      <w:r w:rsidRPr="00B60257">
        <w:rPr>
          <w:rFonts w:eastAsia="Gungsuh"/>
          <w:b/>
          <w:bCs/>
          <w:i/>
          <w:iCs/>
          <w:color w:val="0070C0"/>
          <w:sz w:val="80"/>
          <w:szCs w:val="80"/>
        </w:rPr>
        <w:t>İ</w:t>
      </w:r>
      <w:r w:rsidRPr="00B60257">
        <w:rPr>
          <w:rFonts w:ascii="Algerian" w:eastAsia="Gungsuh" w:hAnsi="Algerian" w:cs="Algerian"/>
          <w:b/>
          <w:bCs/>
          <w:i/>
          <w:iCs/>
          <w:color w:val="0070C0"/>
          <w:sz w:val="80"/>
          <w:szCs w:val="80"/>
        </w:rPr>
        <w:t>LKOKULU</w:t>
      </w:r>
    </w:p>
    <w:p w:rsidR="00E0396D" w:rsidRPr="00311752" w:rsidRDefault="00E0396D" w:rsidP="00477AD9">
      <w:pPr>
        <w:pStyle w:val="BodyText3"/>
        <w:jc w:val="center"/>
        <w:rPr>
          <w:rFonts w:ascii="Algerian" w:eastAsia="Gungsuh" w:hAnsi="Algerian"/>
          <w:b/>
          <w:bCs/>
          <w:caps/>
          <w:color w:val="FF388C"/>
          <w:sz w:val="72"/>
          <w:szCs w:val="72"/>
        </w:rPr>
      </w:pPr>
    </w:p>
    <w:p w:rsidR="00E0396D" w:rsidRPr="00311752" w:rsidRDefault="00E0396D" w:rsidP="00477AD9">
      <w:pPr>
        <w:tabs>
          <w:tab w:val="left" w:pos="3940"/>
        </w:tabs>
        <w:jc w:val="center"/>
        <w:rPr>
          <w:b/>
          <w:bCs/>
          <w:caps/>
          <w:color w:val="FF388C"/>
          <w:sz w:val="72"/>
          <w:szCs w:val="72"/>
        </w:rPr>
      </w:pPr>
      <w:r w:rsidRPr="00311752">
        <w:rPr>
          <w:b/>
          <w:bCs/>
          <w:caps/>
          <w:color w:val="FF388C"/>
          <w:sz w:val="72"/>
          <w:szCs w:val="72"/>
        </w:rPr>
        <w:t xml:space="preserve">2014-2015 </w:t>
      </w:r>
    </w:p>
    <w:p w:rsidR="00E0396D" w:rsidRPr="00311752" w:rsidRDefault="00E0396D" w:rsidP="00477AD9">
      <w:pPr>
        <w:tabs>
          <w:tab w:val="left" w:pos="3940"/>
        </w:tabs>
        <w:jc w:val="center"/>
        <w:rPr>
          <w:b/>
          <w:bCs/>
          <w:caps/>
          <w:color w:val="FF388C"/>
          <w:sz w:val="72"/>
          <w:szCs w:val="72"/>
        </w:rPr>
      </w:pPr>
      <w:r w:rsidRPr="00311752">
        <w:rPr>
          <w:b/>
          <w:bCs/>
          <w:caps/>
          <w:color w:val="FF388C"/>
          <w:sz w:val="72"/>
          <w:szCs w:val="72"/>
        </w:rPr>
        <w:t>EĞİTİM-ÖĞRETİM YILI</w:t>
      </w:r>
    </w:p>
    <w:p w:rsidR="00E0396D" w:rsidRPr="00C85E49" w:rsidRDefault="00E0396D" w:rsidP="00EB5C62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</w:p>
    <w:p w:rsidR="00E0396D" w:rsidRDefault="00E0396D" w:rsidP="00EB5C62">
      <w:pPr>
        <w:tabs>
          <w:tab w:val="left" w:pos="3586"/>
        </w:tabs>
      </w:pPr>
    </w:p>
    <w:p w:rsidR="00E0396D" w:rsidRDefault="00E0396D" w:rsidP="00EB5C62">
      <w:pPr>
        <w:tabs>
          <w:tab w:val="left" w:pos="3586"/>
        </w:tabs>
      </w:pPr>
    </w:p>
    <w:p w:rsidR="00E0396D" w:rsidRDefault="00E0396D" w:rsidP="00477AD9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>
        <w:rPr>
          <w:rFonts w:ascii="Algerian" w:hAnsi="Algerian" w:cs="Algerian"/>
          <w:i/>
          <w:iCs/>
          <w:color w:val="0070C0"/>
          <w:sz w:val="72"/>
          <w:szCs w:val="72"/>
        </w:rPr>
        <w:t>4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. SINIF</w:t>
      </w:r>
    </w:p>
    <w:p w:rsidR="00E0396D" w:rsidRPr="00C85E49" w:rsidRDefault="00E0396D" w:rsidP="00477AD9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</w:p>
    <w:p w:rsidR="00E0396D" w:rsidRPr="00EB5C62" w:rsidRDefault="00E0396D" w:rsidP="00477AD9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 w:rsidRPr="00477AD9">
        <w:rPr>
          <w:rFonts w:ascii="Algerian" w:hAnsi="Algerian" w:cs="Algerian"/>
          <w:i/>
          <w:iCs/>
          <w:color w:val="0070C0"/>
          <w:sz w:val="72"/>
          <w:szCs w:val="72"/>
        </w:rPr>
        <w:t>D</w:t>
      </w:r>
      <w:r w:rsidRPr="00477AD9">
        <w:rPr>
          <w:i/>
          <w:iCs/>
          <w:color w:val="0070C0"/>
          <w:sz w:val="72"/>
          <w:szCs w:val="72"/>
        </w:rPr>
        <w:t>İ</w:t>
      </w:r>
      <w:r w:rsidRPr="00477AD9">
        <w:rPr>
          <w:rFonts w:ascii="Algerian" w:hAnsi="Algerian" w:cs="Algerian"/>
          <w:i/>
          <w:iCs/>
          <w:color w:val="0070C0"/>
          <w:sz w:val="72"/>
          <w:szCs w:val="72"/>
        </w:rPr>
        <w:t>N KÜLTÜRÜ VE AHLAK B</w:t>
      </w:r>
      <w:r w:rsidRPr="00477AD9">
        <w:rPr>
          <w:i/>
          <w:iCs/>
          <w:color w:val="0070C0"/>
          <w:sz w:val="72"/>
          <w:szCs w:val="72"/>
        </w:rPr>
        <w:t>İ</w:t>
      </w:r>
      <w:r w:rsidRPr="00477AD9">
        <w:rPr>
          <w:rFonts w:ascii="Algerian" w:hAnsi="Algerian" w:cs="Algerian"/>
          <w:i/>
          <w:iCs/>
          <w:color w:val="0070C0"/>
          <w:sz w:val="72"/>
          <w:szCs w:val="72"/>
        </w:rPr>
        <w:t>LG</w:t>
      </w:r>
      <w:r w:rsidRPr="00477AD9">
        <w:rPr>
          <w:i/>
          <w:iCs/>
          <w:color w:val="0070C0"/>
          <w:sz w:val="72"/>
          <w:szCs w:val="72"/>
        </w:rPr>
        <w:t>İ</w:t>
      </w:r>
      <w:r w:rsidRPr="00477AD9">
        <w:rPr>
          <w:rFonts w:ascii="Algerian" w:hAnsi="Algerian" w:cs="Algerian"/>
          <w:i/>
          <w:iCs/>
          <w:color w:val="0070C0"/>
          <w:sz w:val="72"/>
          <w:szCs w:val="72"/>
        </w:rPr>
        <w:t>S</w:t>
      </w:r>
      <w:r w:rsidRPr="00477AD9">
        <w:rPr>
          <w:i/>
          <w:iCs/>
          <w:color w:val="0070C0"/>
          <w:sz w:val="72"/>
          <w:szCs w:val="72"/>
        </w:rPr>
        <w:t>İ</w:t>
      </w:r>
      <w:r w:rsidRPr="00EB5C62">
        <w:rPr>
          <w:rFonts w:ascii="Algerian" w:hAnsi="Algerian" w:cs="Algerian"/>
          <w:i/>
          <w:iCs/>
          <w:color w:val="0070C0"/>
          <w:sz w:val="72"/>
          <w:szCs w:val="72"/>
        </w:rPr>
        <w:t xml:space="preserve"> DERS</w:t>
      </w:r>
      <w:r w:rsidRPr="00EB5C62">
        <w:rPr>
          <w:i/>
          <w:iCs/>
          <w:color w:val="0070C0"/>
          <w:sz w:val="72"/>
          <w:szCs w:val="72"/>
        </w:rPr>
        <w:t>İ</w:t>
      </w:r>
    </w:p>
    <w:p w:rsidR="00E0396D" w:rsidRDefault="00E0396D" w:rsidP="00477AD9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 w:rsidRPr="00EB5C62">
        <w:rPr>
          <w:rFonts w:ascii="Algerian" w:hAnsi="Algerian" w:cs="Algerian"/>
          <w:i/>
          <w:iCs/>
          <w:color w:val="0070C0"/>
          <w:sz w:val="72"/>
          <w:szCs w:val="72"/>
        </w:rPr>
        <w:t>ÜN</w:t>
      </w:r>
      <w:r w:rsidRPr="00EB5C62">
        <w:rPr>
          <w:i/>
          <w:iCs/>
          <w:color w:val="0070C0"/>
          <w:sz w:val="72"/>
          <w:szCs w:val="72"/>
        </w:rPr>
        <w:t>İ</w:t>
      </w:r>
      <w:r w:rsidRPr="00EB5C62">
        <w:rPr>
          <w:rFonts w:ascii="Algerian" w:hAnsi="Algerian" w:cs="Algerian"/>
          <w:i/>
          <w:iCs/>
          <w:color w:val="0070C0"/>
          <w:sz w:val="72"/>
          <w:szCs w:val="72"/>
        </w:rPr>
        <w:t>TELEND</w:t>
      </w:r>
      <w:r w:rsidRPr="00EB5C62">
        <w:rPr>
          <w:i/>
          <w:iCs/>
          <w:color w:val="0070C0"/>
          <w:sz w:val="72"/>
          <w:szCs w:val="72"/>
        </w:rPr>
        <w:t>İ</w:t>
      </w:r>
      <w:r w:rsidRPr="00EB5C62">
        <w:rPr>
          <w:rFonts w:ascii="Algerian" w:hAnsi="Algerian" w:cs="Algerian"/>
          <w:i/>
          <w:iCs/>
          <w:color w:val="0070C0"/>
          <w:sz w:val="72"/>
          <w:szCs w:val="72"/>
        </w:rPr>
        <w:t>R</w:t>
      </w:r>
      <w:r w:rsidRPr="00EB5C62">
        <w:rPr>
          <w:i/>
          <w:iCs/>
          <w:color w:val="0070C0"/>
          <w:sz w:val="72"/>
          <w:szCs w:val="72"/>
        </w:rPr>
        <w:t>İ</w:t>
      </w:r>
      <w:r w:rsidRPr="00EB5C62">
        <w:rPr>
          <w:rFonts w:ascii="Algerian" w:hAnsi="Algerian" w:cs="Algerian"/>
          <w:i/>
          <w:iCs/>
          <w:color w:val="0070C0"/>
          <w:sz w:val="72"/>
          <w:szCs w:val="72"/>
        </w:rPr>
        <w:t>LM</w:t>
      </w:r>
      <w:r w:rsidRPr="00EB5C62">
        <w:rPr>
          <w:i/>
          <w:iCs/>
          <w:color w:val="0070C0"/>
          <w:sz w:val="72"/>
          <w:szCs w:val="72"/>
        </w:rPr>
        <w:t>İŞ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 xml:space="preserve"> YILLIK PLANI</w:t>
      </w:r>
    </w:p>
    <w:p w:rsidR="00E0396D" w:rsidRDefault="00E0396D" w:rsidP="00EB5C62">
      <w:pPr>
        <w:tabs>
          <w:tab w:val="left" w:pos="3586"/>
        </w:tabs>
      </w:pPr>
    </w:p>
    <w:p w:rsidR="00E0396D" w:rsidRDefault="00E0396D" w:rsidP="00EB5C62">
      <w:pPr>
        <w:tabs>
          <w:tab w:val="left" w:pos="3586"/>
        </w:tabs>
      </w:pPr>
    </w:p>
    <w:p w:rsidR="00E0396D" w:rsidRDefault="00E0396D" w:rsidP="00EB5C62">
      <w:pPr>
        <w:tabs>
          <w:tab w:val="left" w:pos="3586"/>
        </w:tabs>
      </w:pPr>
    </w:p>
    <w:p w:rsidR="00E0396D" w:rsidRDefault="00E0396D" w:rsidP="00EB5C62">
      <w:pPr>
        <w:tabs>
          <w:tab w:val="left" w:pos="3586"/>
        </w:tabs>
      </w:pPr>
    </w:p>
    <w:p w:rsidR="00E0396D" w:rsidRDefault="00E0396D" w:rsidP="00EB5C62">
      <w:pPr>
        <w:tabs>
          <w:tab w:val="left" w:pos="3586"/>
        </w:tabs>
      </w:pPr>
    </w:p>
    <w:p w:rsidR="00E0396D" w:rsidRDefault="00E0396D" w:rsidP="00EB5C62">
      <w:pPr>
        <w:tabs>
          <w:tab w:val="left" w:pos="3586"/>
        </w:tabs>
      </w:pPr>
    </w:p>
    <w:p w:rsidR="00E0396D" w:rsidRDefault="00E0396D" w:rsidP="00EB5C62">
      <w:pPr>
        <w:tabs>
          <w:tab w:val="left" w:pos="3586"/>
        </w:tabs>
      </w:pPr>
    </w:p>
    <w:p w:rsidR="00E0396D" w:rsidRPr="00B60257" w:rsidRDefault="00E0396D" w:rsidP="00477AD9">
      <w:pPr>
        <w:pStyle w:val="BodyText3"/>
        <w:jc w:val="center"/>
        <w:rPr>
          <w:rFonts w:ascii="Algerian" w:eastAsia="Gungsuh" w:hAnsi="Algerian" w:cs="Algerian"/>
          <w:b/>
          <w:bCs/>
          <w:i/>
          <w:iCs/>
          <w:color w:val="0070C0"/>
          <w:sz w:val="80"/>
          <w:szCs w:val="80"/>
        </w:rPr>
      </w:pPr>
      <w:r w:rsidRPr="00B60257">
        <w:rPr>
          <w:rFonts w:ascii="Algerian" w:eastAsia="Gungsuh" w:hAnsi="Algerian" w:cs="Algerian"/>
          <w:b/>
          <w:bCs/>
          <w:i/>
          <w:iCs/>
          <w:color w:val="0070C0"/>
          <w:sz w:val="80"/>
          <w:szCs w:val="80"/>
        </w:rPr>
        <w:t>KEMAL-SABR</w:t>
      </w:r>
      <w:r w:rsidRPr="00B60257">
        <w:rPr>
          <w:rFonts w:eastAsia="Gungsuh"/>
          <w:b/>
          <w:bCs/>
          <w:i/>
          <w:iCs/>
          <w:color w:val="0070C0"/>
          <w:sz w:val="80"/>
          <w:szCs w:val="80"/>
        </w:rPr>
        <w:t>İ</w:t>
      </w:r>
      <w:r w:rsidRPr="00B60257">
        <w:rPr>
          <w:rFonts w:ascii="Algerian" w:eastAsia="Gungsuh" w:hAnsi="Algerian" w:cs="Algerian"/>
          <w:b/>
          <w:bCs/>
          <w:i/>
          <w:iCs/>
          <w:color w:val="0070C0"/>
          <w:sz w:val="80"/>
          <w:szCs w:val="80"/>
        </w:rPr>
        <w:t>YE OCAKÇI</w:t>
      </w:r>
    </w:p>
    <w:p w:rsidR="00E0396D" w:rsidRDefault="00E0396D" w:rsidP="00477AD9">
      <w:pPr>
        <w:pStyle w:val="BodyText3"/>
        <w:jc w:val="center"/>
        <w:rPr>
          <w:rFonts w:ascii="Algerian" w:eastAsia="Gungsuh" w:hAnsi="Algerian"/>
          <w:b/>
          <w:bCs/>
          <w:i/>
          <w:iCs/>
          <w:color w:val="0070C0"/>
          <w:sz w:val="80"/>
          <w:szCs w:val="80"/>
        </w:rPr>
      </w:pPr>
      <w:r w:rsidRPr="00B60257">
        <w:rPr>
          <w:rFonts w:eastAsia="Gungsuh"/>
          <w:b/>
          <w:bCs/>
          <w:i/>
          <w:iCs/>
          <w:color w:val="0070C0"/>
          <w:sz w:val="80"/>
          <w:szCs w:val="80"/>
        </w:rPr>
        <w:t>İ</w:t>
      </w:r>
      <w:r w:rsidRPr="00B60257">
        <w:rPr>
          <w:rFonts w:ascii="Algerian" w:eastAsia="Gungsuh" w:hAnsi="Algerian" w:cs="Algerian"/>
          <w:b/>
          <w:bCs/>
          <w:i/>
          <w:iCs/>
          <w:color w:val="0070C0"/>
          <w:sz w:val="80"/>
          <w:szCs w:val="80"/>
        </w:rPr>
        <w:t>LKOKULU</w:t>
      </w:r>
    </w:p>
    <w:p w:rsidR="00E0396D" w:rsidRDefault="00E0396D" w:rsidP="00477AD9">
      <w:pPr>
        <w:pStyle w:val="BodyText3"/>
        <w:jc w:val="center"/>
        <w:rPr>
          <w:rFonts w:ascii="Algerian" w:eastAsia="Gungsuh" w:hAnsi="Algerian"/>
          <w:b/>
          <w:bCs/>
          <w:i/>
          <w:iCs/>
          <w:color w:val="0070C0"/>
          <w:sz w:val="80"/>
          <w:szCs w:val="80"/>
        </w:rPr>
      </w:pPr>
    </w:p>
    <w:p w:rsidR="00E0396D" w:rsidRPr="00B60257" w:rsidRDefault="00E0396D" w:rsidP="00477AD9">
      <w:pPr>
        <w:pStyle w:val="BodyText3"/>
        <w:jc w:val="center"/>
        <w:rPr>
          <w:rFonts w:ascii="Algerian" w:eastAsia="Gungsuh" w:hAnsi="Algerian"/>
          <w:b/>
          <w:bCs/>
          <w:i/>
          <w:iCs/>
          <w:color w:val="0070C0"/>
          <w:sz w:val="80"/>
          <w:szCs w:val="80"/>
        </w:rPr>
      </w:pPr>
    </w:p>
    <w:p w:rsidR="00E0396D" w:rsidRPr="00311752" w:rsidRDefault="00E0396D" w:rsidP="00477AD9">
      <w:pPr>
        <w:tabs>
          <w:tab w:val="left" w:pos="3940"/>
        </w:tabs>
        <w:jc w:val="center"/>
        <w:rPr>
          <w:b/>
          <w:bCs/>
          <w:caps/>
          <w:color w:val="FF388C"/>
          <w:sz w:val="72"/>
          <w:szCs w:val="72"/>
        </w:rPr>
      </w:pPr>
      <w:r w:rsidRPr="00311752">
        <w:rPr>
          <w:b/>
          <w:bCs/>
          <w:caps/>
          <w:color w:val="FF388C"/>
          <w:sz w:val="72"/>
          <w:szCs w:val="72"/>
        </w:rPr>
        <w:t xml:space="preserve">2014-2015 </w:t>
      </w:r>
    </w:p>
    <w:p w:rsidR="00E0396D" w:rsidRPr="00311752" w:rsidRDefault="00E0396D" w:rsidP="00477AD9">
      <w:pPr>
        <w:tabs>
          <w:tab w:val="left" w:pos="3940"/>
        </w:tabs>
        <w:jc w:val="center"/>
        <w:rPr>
          <w:b/>
          <w:bCs/>
          <w:caps/>
          <w:color w:val="FF388C"/>
          <w:sz w:val="72"/>
          <w:szCs w:val="72"/>
        </w:rPr>
      </w:pPr>
      <w:r w:rsidRPr="00311752">
        <w:rPr>
          <w:b/>
          <w:bCs/>
          <w:caps/>
          <w:color w:val="FF388C"/>
          <w:sz w:val="72"/>
          <w:szCs w:val="72"/>
        </w:rPr>
        <w:t>EĞİTİM-ÖĞRETİM YILI</w:t>
      </w:r>
    </w:p>
    <w:p w:rsidR="00E0396D" w:rsidRPr="00311752" w:rsidRDefault="00E0396D" w:rsidP="00477AD9">
      <w:pPr>
        <w:pStyle w:val="BodyText3"/>
        <w:jc w:val="center"/>
        <w:rPr>
          <w:rFonts w:ascii="Algerian" w:eastAsia="Gungsuh" w:hAnsi="Algerian"/>
          <w:b/>
          <w:bCs/>
          <w:caps/>
          <w:color w:val="FF388C"/>
          <w:sz w:val="72"/>
          <w:szCs w:val="72"/>
        </w:rPr>
      </w:pPr>
    </w:p>
    <w:p w:rsidR="00E0396D" w:rsidRDefault="00E0396D" w:rsidP="00EB5C62">
      <w:pPr>
        <w:tabs>
          <w:tab w:val="left" w:pos="3586"/>
        </w:tabs>
      </w:pPr>
    </w:p>
    <w:p w:rsidR="00E0396D" w:rsidRDefault="00E0396D" w:rsidP="00EB5C62">
      <w:pPr>
        <w:tabs>
          <w:tab w:val="left" w:pos="3586"/>
        </w:tabs>
      </w:pPr>
    </w:p>
    <w:p w:rsidR="00E0396D" w:rsidRDefault="00E0396D" w:rsidP="00477AD9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>
        <w:rPr>
          <w:rFonts w:ascii="Algerian" w:hAnsi="Algerian" w:cs="Algerian"/>
          <w:i/>
          <w:iCs/>
          <w:color w:val="0070C0"/>
          <w:sz w:val="72"/>
          <w:szCs w:val="72"/>
        </w:rPr>
        <w:t>4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. SINIF</w:t>
      </w:r>
    </w:p>
    <w:p w:rsidR="00E0396D" w:rsidRPr="00C85E49" w:rsidRDefault="00E0396D" w:rsidP="00477AD9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</w:p>
    <w:p w:rsidR="00E0396D" w:rsidRPr="00EB5C62" w:rsidRDefault="00E0396D" w:rsidP="00477AD9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 w:rsidRPr="00477AD9">
        <w:rPr>
          <w:rFonts w:ascii="Algerian" w:hAnsi="Algerian" w:cs="Algerian"/>
          <w:i/>
          <w:iCs/>
          <w:color w:val="0070C0"/>
          <w:sz w:val="72"/>
          <w:szCs w:val="72"/>
        </w:rPr>
        <w:t>TRAF</w:t>
      </w:r>
      <w:r w:rsidRPr="00477AD9">
        <w:rPr>
          <w:i/>
          <w:iCs/>
          <w:color w:val="0070C0"/>
          <w:sz w:val="72"/>
          <w:szCs w:val="72"/>
        </w:rPr>
        <w:t>İ</w:t>
      </w:r>
      <w:r w:rsidRPr="00477AD9">
        <w:rPr>
          <w:rFonts w:ascii="Algerian" w:hAnsi="Algerian" w:cs="Algerian"/>
          <w:i/>
          <w:iCs/>
          <w:color w:val="0070C0"/>
          <w:sz w:val="72"/>
          <w:szCs w:val="72"/>
        </w:rPr>
        <w:t>K GÜVENL</w:t>
      </w:r>
      <w:r>
        <w:rPr>
          <w:i/>
          <w:iCs/>
          <w:color w:val="0070C0"/>
          <w:sz w:val="72"/>
          <w:szCs w:val="72"/>
        </w:rPr>
        <w:t>İĞİ</w:t>
      </w:r>
      <w:r w:rsidRPr="00477AD9">
        <w:rPr>
          <w:rFonts w:ascii="Algerian" w:hAnsi="Algerian" w:cs="Algerian"/>
          <w:i/>
          <w:iCs/>
          <w:color w:val="0070C0"/>
          <w:sz w:val="72"/>
          <w:szCs w:val="72"/>
        </w:rPr>
        <w:t xml:space="preserve"> </w:t>
      </w:r>
      <w:r w:rsidRPr="00EB5C62">
        <w:rPr>
          <w:rFonts w:ascii="Algerian" w:hAnsi="Algerian" w:cs="Algerian"/>
          <w:i/>
          <w:iCs/>
          <w:color w:val="0070C0"/>
          <w:sz w:val="72"/>
          <w:szCs w:val="72"/>
        </w:rPr>
        <w:t>DERS</w:t>
      </w:r>
      <w:r w:rsidRPr="00EB5C62">
        <w:rPr>
          <w:i/>
          <w:iCs/>
          <w:color w:val="0070C0"/>
          <w:sz w:val="72"/>
          <w:szCs w:val="72"/>
        </w:rPr>
        <w:t>İ</w:t>
      </w:r>
    </w:p>
    <w:p w:rsidR="00E0396D" w:rsidRDefault="00E0396D" w:rsidP="00477AD9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 w:rsidRPr="00EB5C62">
        <w:rPr>
          <w:rFonts w:ascii="Algerian" w:hAnsi="Algerian" w:cs="Algerian"/>
          <w:i/>
          <w:iCs/>
          <w:color w:val="0070C0"/>
          <w:sz w:val="72"/>
          <w:szCs w:val="72"/>
        </w:rPr>
        <w:t>ÜN</w:t>
      </w:r>
      <w:r w:rsidRPr="00EB5C62">
        <w:rPr>
          <w:i/>
          <w:iCs/>
          <w:color w:val="0070C0"/>
          <w:sz w:val="72"/>
          <w:szCs w:val="72"/>
        </w:rPr>
        <w:t>İ</w:t>
      </w:r>
      <w:r w:rsidRPr="00EB5C62">
        <w:rPr>
          <w:rFonts w:ascii="Algerian" w:hAnsi="Algerian" w:cs="Algerian"/>
          <w:i/>
          <w:iCs/>
          <w:color w:val="0070C0"/>
          <w:sz w:val="72"/>
          <w:szCs w:val="72"/>
        </w:rPr>
        <w:t>TELEND</w:t>
      </w:r>
      <w:r w:rsidRPr="00EB5C62">
        <w:rPr>
          <w:i/>
          <w:iCs/>
          <w:color w:val="0070C0"/>
          <w:sz w:val="72"/>
          <w:szCs w:val="72"/>
        </w:rPr>
        <w:t>İ</w:t>
      </w:r>
      <w:r w:rsidRPr="00EB5C62">
        <w:rPr>
          <w:rFonts w:ascii="Algerian" w:hAnsi="Algerian" w:cs="Algerian"/>
          <w:i/>
          <w:iCs/>
          <w:color w:val="0070C0"/>
          <w:sz w:val="72"/>
          <w:szCs w:val="72"/>
        </w:rPr>
        <w:t>R</w:t>
      </w:r>
      <w:r w:rsidRPr="00EB5C62">
        <w:rPr>
          <w:i/>
          <w:iCs/>
          <w:color w:val="0070C0"/>
          <w:sz w:val="72"/>
          <w:szCs w:val="72"/>
        </w:rPr>
        <w:t>İ</w:t>
      </w:r>
      <w:r w:rsidRPr="00EB5C62">
        <w:rPr>
          <w:rFonts w:ascii="Algerian" w:hAnsi="Algerian" w:cs="Algerian"/>
          <w:i/>
          <w:iCs/>
          <w:color w:val="0070C0"/>
          <w:sz w:val="72"/>
          <w:szCs w:val="72"/>
        </w:rPr>
        <w:t>LM</w:t>
      </w:r>
      <w:r w:rsidRPr="00EB5C62">
        <w:rPr>
          <w:i/>
          <w:iCs/>
          <w:color w:val="0070C0"/>
          <w:sz w:val="72"/>
          <w:szCs w:val="72"/>
        </w:rPr>
        <w:t>İŞ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 xml:space="preserve"> YILLIK PLANI</w:t>
      </w:r>
    </w:p>
    <w:p w:rsidR="00E0396D" w:rsidRDefault="00E0396D" w:rsidP="00EB5C62">
      <w:pPr>
        <w:tabs>
          <w:tab w:val="left" w:pos="3586"/>
        </w:tabs>
      </w:pPr>
    </w:p>
    <w:p w:rsidR="00E0396D" w:rsidRDefault="00E0396D" w:rsidP="00EB5C62">
      <w:pPr>
        <w:tabs>
          <w:tab w:val="left" w:pos="3586"/>
        </w:tabs>
      </w:pPr>
    </w:p>
    <w:p w:rsidR="00E0396D" w:rsidRDefault="00E0396D" w:rsidP="00EB5C62">
      <w:pPr>
        <w:tabs>
          <w:tab w:val="left" w:pos="3586"/>
        </w:tabs>
      </w:pPr>
    </w:p>
    <w:p w:rsidR="00E0396D" w:rsidRDefault="00E0396D" w:rsidP="00EB5C62">
      <w:pPr>
        <w:tabs>
          <w:tab w:val="left" w:pos="3586"/>
        </w:tabs>
      </w:pPr>
    </w:p>
    <w:p w:rsidR="00E0396D" w:rsidRPr="00B60257" w:rsidRDefault="00E0396D" w:rsidP="00477AD9">
      <w:pPr>
        <w:pStyle w:val="BodyText3"/>
        <w:jc w:val="center"/>
        <w:rPr>
          <w:rFonts w:ascii="Algerian" w:eastAsia="Gungsuh" w:hAnsi="Algerian" w:cs="Algerian"/>
          <w:b/>
          <w:bCs/>
          <w:i/>
          <w:iCs/>
          <w:color w:val="0070C0"/>
          <w:sz w:val="80"/>
          <w:szCs w:val="80"/>
        </w:rPr>
      </w:pPr>
      <w:r w:rsidRPr="00B60257">
        <w:rPr>
          <w:rFonts w:ascii="Algerian" w:eastAsia="Gungsuh" w:hAnsi="Algerian" w:cs="Algerian"/>
          <w:b/>
          <w:bCs/>
          <w:i/>
          <w:iCs/>
          <w:color w:val="0070C0"/>
          <w:sz w:val="80"/>
          <w:szCs w:val="80"/>
        </w:rPr>
        <w:t>KEMAL-SABR</w:t>
      </w:r>
      <w:r w:rsidRPr="00B60257">
        <w:rPr>
          <w:rFonts w:eastAsia="Gungsuh"/>
          <w:b/>
          <w:bCs/>
          <w:i/>
          <w:iCs/>
          <w:color w:val="0070C0"/>
          <w:sz w:val="80"/>
          <w:szCs w:val="80"/>
        </w:rPr>
        <w:t>İ</w:t>
      </w:r>
      <w:r w:rsidRPr="00B60257">
        <w:rPr>
          <w:rFonts w:ascii="Algerian" w:eastAsia="Gungsuh" w:hAnsi="Algerian" w:cs="Algerian"/>
          <w:b/>
          <w:bCs/>
          <w:i/>
          <w:iCs/>
          <w:color w:val="0070C0"/>
          <w:sz w:val="80"/>
          <w:szCs w:val="80"/>
        </w:rPr>
        <w:t>YE OCAKÇI</w:t>
      </w:r>
    </w:p>
    <w:p w:rsidR="00E0396D" w:rsidRPr="00B60257" w:rsidRDefault="00E0396D" w:rsidP="00477AD9">
      <w:pPr>
        <w:pStyle w:val="BodyText3"/>
        <w:jc w:val="center"/>
        <w:rPr>
          <w:rFonts w:ascii="Algerian" w:eastAsia="Gungsuh" w:hAnsi="Algerian" w:cs="Algerian"/>
          <w:b/>
          <w:bCs/>
          <w:i/>
          <w:iCs/>
          <w:color w:val="0070C0"/>
          <w:sz w:val="80"/>
          <w:szCs w:val="80"/>
        </w:rPr>
      </w:pPr>
      <w:r w:rsidRPr="00B60257">
        <w:rPr>
          <w:rFonts w:eastAsia="Gungsuh"/>
          <w:b/>
          <w:bCs/>
          <w:i/>
          <w:iCs/>
          <w:color w:val="0070C0"/>
          <w:sz w:val="80"/>
          <w:szCs w:val="80"/>
        </w:rPr>
        <w:t>İ</w:t>
      </w:r>
      <w:r w:rsidRPr="00B60257">
        <w:rPr>
          <w:rFonts w:ascii="Algerian" w:eastAsia="Gungsuh" w:hAnsi="Algerian" w:cs="Algerian"/>
          <w:b/>
          <w:bCs/>
          <w:i/>
          <w:iCs/>
          <w:color w:val="0070C0"/>
          <w:sz w:val="80"/>
          <w:szCs w:val="80"/>
        </w:rPr>
        <w:t>LKOKULU</w:t>
      </w:r>
    </w:p>
    <w:p w:rsidR="00E0396D" w:rsidRPr="00311752" w:rsidRDefault="00E0396D" w:rsidP="00477AD9">
      <w:pPr>
        <w:pStyle w:val="BodyText3"/>
        <w:jc w:val="center"/>
        <w:rPr>
          <w:rFonts w:ascii="Algerian" w:eastAsia="Gungsuh" w:hAnsi="Algerian"/>
          <w:b/>
          <w:bCs/>
          <w:caps/>
          <w:color w:val="FF388C"/>
          <w:sz w:val="72"/>
          <w:szCs w:val="72"/>
        </w:rPr>
      </w:pPr>
    </w:p>
    <w:p w:rsidR="00E0396D" w:rsidRDefault="00E0396D" w:rsidP="00EB5C62">
      <w:pPr>
        <w:tabs>
          <w:tab w:val="left" w:pos="3586"/>
        </w:tabs>
      </w:pPr>
    </w:p>
    <w:p w:rsidR="00E0396D" w:rsidRPr="00311752" w:rsidRDefault="00E0396D" w:rsidP="00477AD9">
      <w:pPr>
        <w:tabs>
          <w:tab w:val="left" w:pos="3940"/>
        </w:tabs>
        <w:jc w:val="center"/>
        <w:rPr>
          <w:b/>
          <w:bCs/>
          <w:caps/>
          <w:color w:val="FF388C"/>
          <w:sz w:val="72"/>
          <w:szCs w:val="72"/>
        </w:rPr>
      </w:pPr>
      <w:r w:rsidRPr="00311752">
        <w:rPr>
          <w:b/>
          <w:bCs/>
          <w:caps/>
          <w:color w:val="FF388C"/>
          <w:sz w:val="72"/>
          <w:szCs w:val="72"/>
        </w:rPr>
        <w:t xml:space="preserve">2014-2015 </w:t>
      </w:r>
    </w:p>
    <w:p w:rsidR="00E0396D" w:rsidRPr="00311752" w:rsidRDefault="00E0396D" w:rsidP="00477AD9">
      <w:pPr>
        <w:tabs>
          <w:tab w:val="left" w:pos="3940"/>
        </w:tabs>
        <w:jc w:val="center"/>
        <w:rPr>
          <w:b/>
          <w:bCs/>
          <w:caps/>
          <w:color w:val="FF388C"/>
          <w:sz w:val="72"/>
          <w:szCs w:val="72"/>
        </w:rPr>
      </w:pPr>
      <w:r w:rsidRPr="00311752">
        <w:rPr>
          <w:b/>
          <w:bCs/>
          <w:caps/>
          <w:color w:val="FF388C"/>
          <w:sz w:val="72"/>
          <w:szCs w:val="72"/>
        </w:rPr>
        <w:t>EĞİTİM-ÖĞRETİM YILI</w:t>
      </w:r>
    </w:p>
    <w:p w:rsidR="00E0396D" w:rsidRDefault="00E0396D" w:rsidP="00EB5C62">
      <w:pPr>
        <w:tabs>
          <w:tab w:val="left" w:pos="3586"/>
        </w:tabs>
      </w:pPr>
    </w:p>
    <w:p w:rsidR="00E0396D" w:rsidRDefault="00E0396D" w:rsidP="00EB5C62">
      <w:pPr>
        <w:tabs>
          <w:tab w:val="left" w:pos="3586"/>
        </w:tabs>
      </w:pPr>
    </w:p>
    <w:p w:rsidR="00E0396D" w:rsidRDefault="00E0396D" w:rsidP="00EB5C62">
      <w:pPr>
        <w:tabs>
          <w:tab w:val="left" w:pos="3586"/>
        </w:tabs>
      </w:pPr>
    </w:p>
    <w:p w:rsidR="00E0396D" w:rsidRDefault="00E0396D" w:rsidP="00EB5C62">
      <w:pPr>
        <w:tabs>
          <w:tab w:val="left" w:pos="3586"/>
        </w:tabs>
      </w:pPr>
    </w:p>
    <w:p w:rsidR="00E0396D" w:rsidRDefault="00E0396D" w:rsidP="00EB5C62">
      <w:pPr>
        <w:tabs>
          <w:tab w:val="left" w:pos="3586"/>
        </w:tabs>
      </w:pPr>
    </w:p>
    <w:p w:rsidR="00E0396D" w:rsidRDefault="00E0396D" w:rsidP="00EB5C62">
      <w:pPr>
        <w:tabs>
          <w:tab w:val="left" w:pos="3586"/>
        </w:tabs>
      </w:pPr>
    </w:p>
    <w:p w:rsidR="00E0396D" w:rsidRDefault="00E0396D" w:rsidP="00477AD9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>
        <w:rPr>
          <w:rFonts w:ascii="Algerian" w:hAnsi="Algerian" w:cs="Algerian"/>
          <w:i/>
          <w:iCs/>
          <w:color w:val="0070C0"/>
          <w:sz w:val="72"/>
          <w:szCs w:val="72"/>
        </w:rPr>
        <w:t>4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>. SINIF</w:t>
      </w:r>
    </w:p>
    <w:p w:rsidR="00E0396D" w:rsidRPr="00C85E49" w:rsidRDefault="00E0396D" w:rsidP="00477AD9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</w:p>
    <w:p w:rsidR="00E0396D" w:rsidRPr="00EB5C62" w:rsidRDefault="00E0396D" w:rsidP="00477AD9">
      <w:pPr>
        <w:pStyle w:val="Title"/>
        <w:rPr>
          <w:rFonts w:ascii="Algerian" w:hAnsi="Algerian" w:cs="Algerian"/>
          <w:i/>
          <w:iCs/>
          <w:color w:val="0070C0"/>
          <w:sz w:val="72"/>
          <w:szCs w:val="72"/>
        </w:rPr>
      </w:pPr>
      <w:r w:rsidRPr="00477AD9">
        <w:rPr>
          <w:i/>
          <w:iCs/>
          <w:color w:val="0070C0"/>
          <w:sz w:val="72"/>
          <w:szCs w:val="72"/>
        </w:rPr>
        <w:t>İ</w:t>
      </w:r>
      <w:r w:rsidRPr="00477AD9">
        <w:rPr>
          <w:rFonts w:ascii="Algerian" w:hAnsi="Algerian" w:cs="Algerian"/>
          <w:i/>
          <w:iCs/>
          <w:color w:val="0070C0"/>
          <w:sz w:val="72"/>
          <w:szCs w:val="72"/>
        </w:rPr>
        <w:t>NSAN HAKLARI, YURTTA</w:t>
      </w:r>
      <w:r w:rsidRPr="00477AD9">
        <w:rPr>
          <w:i/>
          <w:iCs/>
          <w:color w:val="0070C0"/>
          <w:sz w:val="72"/>
          <w:szCs w:val="72"/>
        </w:rPr>
        <w:t>Ş</w:t>
      </w:r>
      <w:r w:rsidRPr="00477AD9">
        <w:rPr>
          <w:rFonts w:ascii="Algerian" w:hAnsi="Algerian" w:cs="Algerian"/>
          <w:i/>
          <w:iCs/>
          <w:color w:val="0070C0"/>
          <w:sz w:val="72"/>
          <w:szCs w:val="72"/>
        </w:rPr>
        <w:t>LIK VE DEMOKRAS</w:t>
      </w:r>
      <w:r w:rsidRPr="00477AD9">
        <w:rPr>
          <w:i/>
          <w:iCs/>
          <w:color w:val="0070C0"/>
          <w:sz w:val="72"/>
          <w:szCs w:val="72"/>
        </w:rPr>
        <w:t>İ</w:t>
      </w:r>
      <w:r w:rsidRPr="00EB5C62">
        <w:rPr>
          <w:rFonts w:ascii="Algerian" w:hAnsi="Algerian" w:cs="Algerian"/>
          <w:i/>
          <w:iCs/>
          <w:color w:val="0070C0"/>
          <w:sz w:val="72"/>
          <w:szCs w:val="72"/>
        </w:rPr>
        <w:t xml:space="preserve"> DERS</w:t>
      </w:r>
      <w:r w:rsidRPr="00EB5C62">
        <w:rPr>
          <w:i/>
          <w:iCs/>
          <w:color w:val="0070C0"/>
          <w:sz w:val="72"/>
          <w:szCs w:val="72"/>
        </w:rPr>
        <w:t>İ</w:t>
      </w:r>
    </w:p>
    <w:p w:rsidR="00E0396D" w:rsidRDefault="00E0396D" w:rsidP="00477AD9">
      <w:pPr>
        <w:pStyle w:val="Title"/>
      </w:pPr>
      <w:r w:rsidRPr="00EB5C62">
        <w:rPr>
          <w:rFonts w:ascii="Algerian" w:hAnsi="Algerian" w:cs="Algerian"/>
          <w:i/>
          <w:iCs/>
          <w:color w:val="0070C0"/>
          <w:sz w:val="72"/>
          <w:szCs w:val="72"/>
        </w:rPr>
        <w:t>ÜN</w:t>
      </w:r>
      <w:r w:rsidRPr="00EB5C62">
        <w:rPr>
          <w:i/>
          <w:iCs/>
          <w:color w:val="0070C0"/>
          <w:sz w:val="72"/>
          <w:szCs w:val="72"/>
        </w:rPr>
        <w:t>İ</w:t>
      </w:r>
      <w:r w:rsidRPr="00EB5C62">
        <w:rPr>
          <w:rFonts w:ascii="Algerian" w:hAnsi="Algerian" w:cs="Algerian"/>
          <w:i/>
          <w:iCs/>
          <w:color w:val="0070C0"/>
          <w:sz w:val="72"/>
          <w:szCs w:val="72"/>
        </w:rPr>
        <w:t>TELEND</w:t>
      </w:r>
      <w:r w:rsidRPr="00EB5C62">
        <w:rPr>
          <w:i/>
          <w:iCs/>
          <w:color w:val="0070C0"/>
          <w:sz w:val="72"/>
          <w:szCs w:val="72"/>
        </w:rPr>
        <w:t>İ</w:t>
      </w:r>
      <w:r w:rsidRPr="00EB5C62">
        <w:rPr>
          <w:rFonts w:ascii="Algerian" w:hAnsi="Algerian" w:cs="Algerian"/>
          <w:i/>
          <w:iCs/>
          <w:color w:val="0070C0"/>
          <w:sz w:val="72"/>
          <w:szCs w:val="72"/>
        </w:rPr>
        <w:t>R</w:t>
      </w:r>
      <w:r w:rsidRPr="00EB5C62">
        <w:rPr>
          <w:i/>
          <w:iCs/>
          <w:color w:val="0070C0"/>
          <w:sz w:val="72"/>
          <w:szCs w:val="72"/>
        </w:rPr>
        <w:t>İ</w:t>
      </w:r>
      <w:r w:rsidRPr="00EB5C62">
        <w:rPr>
          <w:rFonts w:ascii="Algerian" w:hAnsi="Algerian" w:cs="Algerian"/>
          <w:i/>
          <w:iCs/>
          <w:color w:val="0070C0"/>
          <w:sz w:val="72"/>
          <w:szCs w:val="72"/>
        </w:rPr>
        <w:t>LM</w:t>
      </w:r>
      <w:r w:rsidRPr="00EB5C62">
        <w:rPr>
          <w:i/>
          <w:iCs/>
          <w:color w:val="0070C0"/>
          <w:sz w:val="72"/>
          <w:szCs w:val="72"/>
        </w:rPr>
        <w:t>İŞ</w:t>
      </w:r>
      <w:r w:rsidRPr="00C85E49">
        <w:rPr>
          <w:rFonts w:ascii="Algerian" w:hAnsi="Algerian" w:cs="Algerian"/>
          <w:i/>
          <w:iCs/>
          <w:color w:val="0070C0"/>
          <w:sz w:val="72"/>
          <w:szCs w:val="72"/>
        </w:rPr>
        <w:t xml:space="preserve"> YILLIK PLANI</w:t>
      </w:r>
    </w:p>
    <w:p w:rsidR="00E0396D" w:rsidRDefault="00E0396D" w:rsidP="00EB5C62">
      <w:pPr>
        <w:tabs>
          <w:tab w:val="left" w:pos="3586"/>
        </w:tabs>
      </w:pPr>
    </w:p>
    <w:p w:rsidR="00E0396D" w:rsidRDefault="00E0396D" w:rsidP="00EB5C62">
      <w:pPr>
        <w:tabs>
          <w:tab w:val="left" w:pos="3586"/>
        </w:tabs>
      </w:pPr>
    </w:p>
    <w:p w:rsidR="00E0396D" w:rsidRDefault="00E0396D" w:rsidP="009E07F2">
      <w:pPr>
        <w:rPr>
          <w:noProof/>
        </w:rPr>
      </w:pPr>
      <w:hyperlink r:id="rId8" w:history="1">
        <w:r>
          <w:rPr>
            <w:rStyle w:val="Hyperlink"/>
            <w:noProof/>
          </w:rPr>
          <w:t>http://www.sorubak.com</w:t>
        </w:r>
      </w:hyperlink>
      <w:r>
        <w:rPr>
          <w:noProof/>
        </w:rPr>
        <w:t xml:space="preserve"> </w:t>
      </w:r>
    </w:p>
    <w:p w:rsidR="00E0396D" w:rsidRPr="00EB5C62" w:rsidRDefault="00E0396D" w:rsidP="00EB5C62">
      <w:pPr>
        <w:tabs>
          <w:tab w:val="left" w:pos="3586"/>
        </w:tabs>
      </w:pPr>
    </w:p>
    <w:sectPr w:rsidR="00E0396D" w:rsidRPr="00EB5C62" w:rsidSect="0040718C">
      <w:pgSz w:w="11906" w:h="16838"/>
      <w:pgMar w:top="1417" w:right="849" w:bottom="1417" w:left="851" w:header="708" w:footer="708" w:gutter="0"/>
      <w:pgBorders w:offsetFrom="page">
        <w:top w:val="decoBlocks" w:sz="18" w:space="24" w:color="0070C0"/>
        <w:left w:val="decoBlocks" w:sz="18" w:space="24" w:color="0070C0"/>
        <w:bottom w:val="decoBlocks" w:sz="18" w:space="24" w:color="0070C0"/>
        <w:right w:val="decoBlocks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96D" w:rsidRDefault="00E0396D" w:rsidP="00EB5C62">
      <w:r>
        <w:separator/>
      </w:r>
    </w:p>
  </w:endnote>
  <w:endnote w:type="continuationSeparator" w:id="1">
    <w:p w:rsidR="00E0396D" w:rsidRDefault="00E0396D" w:rsidP="00EB5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96D" w:rsidRDefault="00E0396D" w:rsidP="00EB5C62">
      <w:r>
        <w:separator/>
      </w:r>
    </w:p>
  </w:footnote>
  <w:footnote w:type="continuationSeparator" w:id="1">
    <w:p w:rsidR="00E0396D" w:rsidRDefault="00E0396D" w:rsidP="00EB5C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A4672"/>
    <w:multiLevelType w:val="hybridMultilevel"/>
    <w:tmpl w:val="9F5858DA"/>
    <w:lvl w:ilvl="0" w:tplc="F008076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6B3389"/>
    <w:multiLevelType w:val="hybridMultilevel"/>
    <w:tmpl w:val="B8FC48D0"/>
    <w:lvl w:ilvl="0" w:tplc="F008076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42457E5"/>
    <w:multiLevelType w:val="hybridMultilevel"/>
    <w:tmpl w:val="F83CDF5E"/>
    <w:lvl w:ilvl="0" w:tplc="43FC88D0">
      <w:start w:val="18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80" w:hanging="360"/>
      </w:pPr>
    </w:lvl>
    <w:lvl w:ilvl="2" w:tplc="041F001B">
      <w:start w:val="1"/>
      <w:numFmt w:val="lowerRoman"/>
      <w:lvlText w:val="%3."/>
      <w:lvlJc w:val="right"/>
      <w:pPr>
        <w:ind w:left="2400" w:hanging="180"/>
      </w:pPr>
    </w:lvl>
    <w:lvl w:ilvl="3" w:tplc="041F000F">
      <w:start w:val="1"/>
      <w:numFmt w:val="decimal"/>
      <w:lvlText w:val="%4."/>
      <w:lvlJc w:val="left"/>
      <w:pPr>
        <w:ind w:left="3120" w:hanging="360"/>
      </w:pPr>
    </w:lvl>
    <w:lvl w:ilvl="4" w:tplc="041F0019">
      <w:start w:val="1"/>
      <w:numFmt w:val="lowerLetter"/>
      <w:lvlText w:val="%5."/>
      <w:lvlJc w:val="left"/>
      <w:pPr>
        <w:ind w:left="3840" w:hanging="360"/>
      </w:pPr>
    </w:lvl>
    <w:lvl w:ilvl="5" w:tplc="041F001B">
      <w:start w:val="1"/>
      <w:numFmt w:val="lowerRoman"/>
      <w:lvlText w:val="%6."/>
      <w:lvlJc w:val="right"/>
      <w:pPr>
        <w:ind w:left="4560" w:hanging="180"/>
      </w:pPr>
    </w:lvl>
    <w:lvl w:ilvl="6" w:tplc="041F000F">
      <w:start w:val="1"/>
      <w:numFmt w:val="decimal"/>
      <w:lvlText w:val="%7."/>
      <w:lvlJc w:val="left"/>
      <w:pPr>
        <w:ind w:left="5280" w:hanging="360"/>
      </w:pPr>
    </w:lvl>
    <w:lvl w:ilvl="7" w:tplc="041F0019">
      <w:start w:val="1"/>
      <w:numFmt w:val="lowerLetter"/>
      <w:lvlText w:val="%8."/>
      <w:lvlJc w:val="left"/>
      <w:pPr>
        <w:ind w:left="6000" w:hanging="360"/>
      </w:pPr>
    </w:lvl>
    <w:lvl w:ilvl="8" w:tplc="041F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3788"/>
    <w:rsid w:val="000C5EAD"/>
    <w:rsid w:val="000D75B8"/>
    <w:rsid w:val="001408F0"/>
    <w:rsid w:val="001848A4"/>
    <w:rsid w:val="00283E7E"/>
    <w:rsid w:val="00311752"/>
    <w:rsid w:val="003549CB"/>
    <w:rsid w:val="00371998"/>
    <w:rsid w:val="0039227E"/>
    <w:rsid w:val="003A071D"/>
    <w:rsid w:val="0040718C"/>
    <w:rsid w:val="00477AD9"/>
    <w:rsid w:val="004E71FB"/>
    <w:rsid w:val="00517849"/>
    <w:rsid w:val="006A73CC"/>
    <w:rsid w:val="006D456F"/>
    <w:rsid w:val="006F5931"/>
    <w:rsid w:val="007461C4"/>
    <w:rsid w:val="00752689"/>
    <w:rsid w:val="007C1CE3"/>
    <w:rsid w:val="007F62F7"/>
    <w:rsid w:val="00842E3C"/>
    <w:rsid w:val="00853811"/>
    <w:rsid w:val="00895779"/>
    <w:rsid w:val="00917441"/>
    <w:rsid w:val="00982F7C"/>
    <w:rsid w:val="009E07F2"/>
    <w:rsid w:val="00AE3788"/>
    <w:rsid w:val="00B51371"/>
    <w:rsid w:val="00B60257"/>
    <w:rsid w:val="00B736FC"/>
    <w:rsid w:val="00C85E49"/>
    <w:rsid w:val="00D165DB"/>
    <w:rsid w:val="00E0396D"/>
    <w:rsid w:val="00E14E29"/>
    <w:rsid w:val="00E6134D"/>
    <w:rsid w:val="00EB0AED"/>
    <w:rsid w:val="00EB5C62"/>
    <w:rsid w:val="00F272CE"/>
    <w:rsid w:val="00F52AFD"/>
    <w:rsid w:val="00F73DAC"/>
    <w:rsid w:val="00FB4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78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AE3788"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AE3788"/>
    <w:rPr>
      <w:rFonts w:ascii="Times New Roman" w:hAnsi="Times New Roman" w:cs="Times New Roman"/>
      <w:sz w:val="16"/>
      <w:szCs w:val="16"/>
      <w:lang w:eastAsia="tr-TR"/>
    </w:rPr>
  </w:style>
  <w:style w:type="paragraph" w:styleId="Title">
    <w:name w:val="Title"/>
    <w:basedOn w:val="Normal"/>
    <w:link w:val="TitleChar"/>
    <w:uiPriority w:val="99"/>
    <w:qFormat/>
    <w:rsid w:val="00AE3788"/>
    <w:pPr>
      <w:jc w:val="center"/>
    </w:pPr>
    <w:rPr>
      <w:rFonts w:eastAsia="Calibri"/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AE3788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C85E49"/>
    <w:pPr>
      <w:ind w:left="720"/>
    </w:pPr>
  </w:style>
  <w:style w:type="paragraph" w:styleId="Header">
    <w:name w:val="header"/>
    <w:basedOn w:val="Normal"/>
    <w:link w:val="HeaderChar"/>
    <w:uiPriority w:val="99"/>
    <w:rsid w:val="00EB5C62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B5C62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EB5C62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B5C62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6D456F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456F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FB4C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71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12</Pages>
  <Words>196</Words>
  <Characters>1123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burak</dc:creator>
  <cp:keywords/>
  <dc:description/>
  <cp:lastModifiedBy>edanur</cp:lastModifiedBy>
  <cp:revision>11</cp:revision>
  <cp:lastPrinted>2014-09-14T14:15:00Z</cp:lastPrinted>
  <dcterms:created xsi:type="dcterms:W3CDTF">2014-09-14T11:39:00Z</dcterms:created>
  <dcterms:modified xsi:type="dcterms:W3CDTF">2015-10-01T19:11:00Z</dcterms:modified>
</cp:coreProperties>
</file>